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F2A020" w14:textId="77777777" w:rsidR="00F9315D" w:rsidRPr="00EF239E" w:rsidRDefault="00324D1E" w:rsidP="00944F04">
      <w:pPr>
        <w:rPr>
          <w:rFonts w:eastAsia="Times New Roman"/>
          <w:lang w:eastAsia="sl-SI"/>
        </w:rPr>
      </w:pPr>
      <w:r w:rsidRPr="00EF239E">
        <w:rPr>
          <w:noProof/>
          <w:lang w:eastAsia="sl-SI"/>
        </w:rPr>
        <w:drawing>
          <wp:anchor distT="0" distB="0" distL="114300" distR="114300" simplePos="0" relativeHeight="251658240" behindDoc="1" locked="0" layoutInCell="1" allowOverlap="1" wp14:anchorId="32C3E5AB" wp14:editId="204EAAE3">
            <wp:simplePos x="0" y="0"/>
            <wp:positionH relativeFrom="column">
              <wp:posOffset>-428625</wp:posOffset>
            </wp:positionH>
            <wp:positionV relativeFrom="paragraph">
              <wp:posOffset>250825</wp:posOffset>
            </wp:positionV>
            <wp:extent cx="290195" cy="351790"/>
            <wp:effectExtent l="0" t="0" r="0" b="0"/>
            <wp:wrapThrough wrapText="bothSides">
              <wp:wrapPolygon edited="0">
                <wp:start x="0" y="0"/>
                <wp:lineTo x="0" y="19884"/>
                <wp:lineTo x="19851" y="19884"/>
                <wp:lineTo x="19851" y="0"/>
                <wp:lineTo x="0" y="0"/>
              </wp:wrapPolygon>
            </wp:wrapThrough>
            <wp:docPr id="2" name="Slika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0195" cy="351790"/>
                    </a:xfrm>
                    <a:prstGeom prst="rect">
                      <a:avLst/>
                    </a:prstGeom>
                    <a:noFill/>
                  </pic:spPr>
                </pic:pic>
              </a:graphicData>
            </a:graphic>
            <wp14:sizeRelH relativeFrom="page">
              <wp14:pctWidth>0</wp14:pctWidth>
            </wp14:sizeRelH>
            <wp14:sizeRelV relativeFrom="page">
              <wp14:pctHeight>0</wp14:pctHeight>
            </wp14:sizeRelV>
          </wp:anchor>
        </w:drawing>
      </w:r>
      <w:r w:rsidRPr="00EF239E">
        <w:rPr>
          <w:noProof/>
          <w:lang w:eastAsia="sl-SI"/>
        </w:rPr>
        <mc:AlternateContent>
          <mc:Choice Requires="wps">
            <w:drawing>
              <wp:anchor distT="0" distB="0" distL="114300" distR="114300" simplePos="0" relativeHeight="251657216" behindDoc="1" locked="0" layoutInCell="1" allowOverlap="1" wp14:anchorId="04FE912C" wp14:editId="3513FC22">
                <wp:simplePos x="0" y="0"/>
                <wp:positionH relativeFrom="column">
                  <wp:posOffset>-72390</wp:posOffset>
                </wp:positionH>
                <wp:positionV relativeFrom="paragraph">
                  <wp:posOffset>194945</wp:posOffset>
                </wp:positionV>
                <wp:extent cx="6172200" cy="1714500"/>
                <wp:effectExtent l="0" t="0" r="1905" b="3810"/>
                <wp:wrapThrough wrapText="bothSides">
                  <wp:wrapPolygon edited="0">
                    <wp:start x="-33" y="0"/>
                    <wp:lineTo x="-33" y="21480"/>
                    <wp:lineTo x="21600" y="21480"/>
                    <wp:lineTo x="21600" y="0"/>
                    <wp:lineTo x="-33" y="0"/>
                  </wp:wrapPolygon>
                </wp:wrapThrough>
                <wp:docPr id="1" name="Polje z besedilom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171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6A7ABF" w14:textId="77777777" w:rsidR="00747228" w:rsidRPr="0039278A" w:rsidRDefault="00747228" w:rsidP="009F2D44">
                            <w:pPr>
                              <w:rPr>
                                <w:rFonts w:ascii="Republika" w:hAnsi="Republika" w:cs="Republika"/>
                              </w:rPr>
                            </w:pPr>
                            <w:r w:rsidRPr="0039278A">
                              <w:rPr>
                                <w:rFonts w:ascii="Republika" w:hAnsi="Republika" w:cs="Republika"/>
                              </w:rPr>
                              <w:t>REPUBLIKA SLOVENIJA</w:t>
                            </w:r>
                          </w:p>
                          <w:p w14:paraId="49F39B7F" w14:textId="77777777" w:rsidR="00747228" w:rsidRDefault="00747228" w:rsidP="009D01C1">
                            <w:pPr>
                              <w:spacing w:line="360" w:lineRule="auto"/>
                              <w:rPr>
                                <w:rFonts w:ascii="Republika" w:hAnsi="Republika" w:cs="Republika"/>
                                <w:b/>
                                <w:bCs/>
                              </w:rPr>
                            </w:pPr>
                            <w:r w:rsidRPr="005F5340">
                              <w:rPr>
                                <w:rFonts w:ascii="Republika" w:hAnsi="Republika" w:cs="Republika"/>
                                <w:b/>
                                <w:bCs/>
                              </w:rPr>
                              <w:t xml:space="preserve">MINISTRSTVO </w:t>
                            </w:r>
                            <w:r>
                              <w:rPr>
                                <w:rFonts w:ascii="Republika" w:hAnsi="Republika" w:cs="Republika"/>
                                <w:b/>
                                <w:bCs/>
                              </w:rPr>
                              <w:t>ZA OKOLJE IN PROSTOR</w:t>
                            </w:r>
                          </w:p>
                          <w:p w14:paraId="21A13421" w14:textId="77777777" w:rsidR="00747228" w:rsidRDefault="00747228" w:rsidP="009D01C1">
                            <w:pPr>
                              <w:spacing w:before="40" w:line="360" w:lineRule="auto"/>
                              <w:rPr>
                                <w:rFonts w:ascii="Republika" w:hAnsi="Republika" w:cs="Republika"/>
                              </w:rPr>
                            </w:pPr>
                            <w:r w:rsidRPr="0039278A">
                              <w:rPr>
                                <w:rFonts w:ascii="Republika" w:hAnsi="Republika" w:cs="Republika"/>
                              </w:rPr>
                              <w:t>INŠPEKTORAT</w:t>
                            </w:r>
                            <w:r>
                              <w:rPr>
                                <w:rFonts w:ascii="Republika" w:hAnsi="Republika" w:cs="Republika"/>
                              </w:rPr>
                              <w:t xml:space="preserve"> RS ZA OKOLJE IN PROSTOR</w:t>
                            </w:r>
                          </w:p>
                          <w:p w14:paraId="40598A10" w14:textId="77777777" w:rsidR="00747228" w:rsidRPr="0039278A" w:rsidRDefault="00747228" w:rsidP="009F2D44">
                            <w:pPr>
                              <w:tabs>
                                <w:tab w:val="left" w:pos="6120"/>
                              </w:tabs>
                              <w:spacing w:line="360" w:lineRule="auto"/>
                              <w:rPr>
                                <w:rFonts w:ascii="Republika" w:hAnsi="Republika" w:cs="Republika"/>
                              </w:rPr>
                            </w:pPr>
                          </w:p>
                          <w:p w14:paraId="46126ADE" w14:textId="77777777" w:rsidR="00747228" w:rsidRDefault="00747228" w:rsidP="009F2D44">
                            <w:pPr>
                              <w:tabs>
                                <w:tab w:val="left" w:pos="6120"/>
                              </w:tabs>
                              <w:rPr>
                                <w:sz w:val="16"/>
                                <w:szCs w:val="16"/>
                              </w:rPr>
                            </w:pPr>
                            <w:r>
                              <w:rPr>
                                <w:sz w:val="16"/>
                                <w:szCs w:val="16"/>
                              </w:rPr>
                              <w:t>Dunajska cesta 58, 1000 Ljubljana</w:t>
                            </w:r>
                            <w:r>
                              <w:rPr>
                                <w:sz w:val="16"/>
                                <w:szCs w:val="16"/>
                              </w:rPr>
                              <w:tab/>
                            </w:r>
                            <w:r w:rsidRPr="0039278A">
                              <w:rPr>
                                <w:sz w:val="16"/>
                                <w:szCs w:val="16"/>
                              </w:rPr>
                              <w:t xml:space="preserve">T: </w:t>
                            </w:r>
                            <w:r>
                              <w:rPr>
                                <w:sz w:val="16"/>
                                <w:szCs w:val="16"/>
                              </w:rPr>
                              <w:t>01-420-44-88</w:t>
                            </w:r>
                          </w:p>
                          <w:p w14:paraId="4B9AA56F" w14:textId="77777777" w:rsidR="00747228" w:rsidRPr="0039278A" w:rsidRDefault="00747228" w:rsidP="009F2D44">
                            <w:pPr>
                              <w:tabs>
                                <w:tab w:val="left" w:pos="6120"/>
                              </w:tabs>
                              <w:rPr>
                                <w:sz w:val="16"/>
                                <w:szCs w:val="16"/>
                              </w:rPr>
                            </w:pPr>
                            <w:r>
                              <w:rPr>
                                <w:sz w:val="16"/>
                                <w:szCs w:val="16"/>
                              </w:rPr>
                              <w:tab/>
                              <w:t>F: 03-425-27-33</w:t>
                            </w:r>
                          </w:p>
                          <w:p w14:paraId="06C9648D" w14:textId="77777777" w:rsidR="00747228" w:rsidRPr="0039278A" w:rsidRDefault="00747228" w:rsidP="009F2D44">
                            <w:pPr>
                              <w:tabs>
                                <w:tab w:val="left" w:pos="6120"/>
                              </w:tabs>
                              <w:rPr>
                                <w:sz w:val="16"/>
                                <w:szCs w:val="16"/>
                              </w:rPr>
                            </w:pPr>
                            <w:r>
                              <w:rPr>
                                <w:sz w:val="16"/>
                                <w:szCs w:val="16"/>
                              </w:rPr>
                              <w:tab/>
                              <w:t>E: gp.irsop@gov.si</w:t>
                            </w:r>
                          </w:p>
                          <w:p w14:paraId="772324CD" w14:textId="77777777" w:rsidR="00747228" w:rsidRPr="0039278A" w:rsidRDefault="00747228" w:rsidP="009F2D44">
                            <w:pPr>
                              <w:tabs>
                                <w:tab w:val="left" w:pos="6120"/>
                              </w:tabs>
                              <w:rPr>
                                <w:sz w:val="16"/>
                                <w:szCs w:val="16"/>
                              </w:rPr>
                            </w:pPr>
                            <w:r w:rsidRPr="0039278A">
                              <w:rPr>
                                <w:sz w:val="16"/>
                                <w:szCs w:val="16"/>
                              </w:rPr>
                              <w:tab/>
                              <w:t>www.</w:t>
                            </w:r>
                            <w:r w:rsidRPr="00622FDB">
                              <w:rPr>
                                <w:sz w:val="16"/>
                                <w:szCs w:val="16"/>
                              </w:rPr>
                              <w:t xml:space="preserve"> </w:t>
                            </w:r>
                            <w:r>
                              <w:rPr>
                                <w:sz w:val="16"/>
                                <w:szCs w:val="16"/>
                              </w:rPr>
                              <w:t>iop.gov.si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E912C" id="_x0000_t202" coordsize="21600,21600" o:spt="202" path="m,l,21600r21600,l21600,xe">
                <v:stroke joinstyle="miter"/>
                <v:path gradientshapeok="t" o:connecttype="rect"/>
              </v:shapetype>
              <v:shape id="Polje z besedilom 74" o:spid="_x0000_s1026" type="#_x0000_t202" style="position:absolute;margin-left:-5.7pt;margin-top:15.35pt;width:486pt;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" stroked="f">
                <v:textbox>
                  <w:txbxContent>
                    <w:p w14:paraId="026A7ABF" w14:textId="77777777" w:rsidR="00747228" w:rsidRPr="0039278A" w:rsidRDefault="00747228" w:rsidP="009F2D44">
                      <w:pPr>
                        <w:rPr>
                          <w:rFonts w:ascii="Republika" w:hAnsi="Republika" w:cs="Republika"/>
                        </w:rPr>
                      </w:pPr>
                      <w:r w:rsidRPr="0039278A">
                        <w:rPr>
                          <w:rFonts w:ascii="Republika" w:hAnsi="Republika" w:cs="Republika"/>
                        </w:rPr>
                        <w:t>REPUBLIKA SLOVENIJA</w:t>
                      </w:r>
                    </w:p>
                    <w:p w14:paraId="49F39B7F" w14:textId="77777777" w:rsidR="00747228" w:rsidRDefault="00747228" w:rsidP="009D01C1">
                      <w:pPr>
                        <w:spacing w:line="360" w:lineRule="auto"/>
                        <w:rPr>
                          <w:rFonts w:ascii="Republika" w:hAnsi="Republika" w:cs="Republika"/>
                          <w:b/>
                          <w:bCs/>
                        </w:rPr>
                      </w:pPr>
                      <w:r w:rsidRPr="005F5340">
                        <w:rPr>
                          <w:rFonts w:ascii="Republika" w:hAnsi="Republika" w:cs="Republika"/>
                          <w:b/>
                          <w:bCs/>
                        </w:rPr>
                        <w:t xml:space="preserve">MINISTRSTVO </w:t>
                      </w:r>
                      <w:r>
                        <w:rPr>
                          <w:rFonts w:ascii="Republika" w:hAnsi="Republika" w:cs="Republika"/>
                          <w:b/>
                          <w:bCs/>
                        </w:rPr>
                        <w:t>ZA OKOLJE IN PROSTOR</w:t>
                      </w:r>
                    </w:p>
                    <w:p w14:paraId="21A13421" w14:textId="77777777" w:rsidR="00747228" w:rsidRDefault="00747228" w:rsidP="009D01C1">
                      <w:pPr>
                        <w:spacing w:before="40" w:line="360" w:lineRule="auto"/>
                        <w:rPr>
                          <w:rFonts w:ascii="Republika" w:hAnsi="Republika" w:cs="Republika"/>
                        </w:rPr>
                      </w:pPr>
                      <w:r w:rsidRPr="0039278A">
                        <w:rPr>
                          <w:rFonts w:ascii="Republika" w:hAnsi="Republika" w:cs="Republika"/>
                        </w:rPr>
                        <w:t>INŠPEKTORAT</w:t>
                      </w:r>
                      <w:r>
                        <w:rPr>
                          <w:rFonts w:ascii="Republika" w:hAnsi="Republika" w:cs="Republika"/>
                        </w:rPr>
                        <w:t xml:space="preserve"> RS ZA OKOLJE IN PROSTOR</w:t>
                      </w:r>
                    </w:p>
                    <w:p w14:paraId="40598A10" w14:textId="77777777" w:rsidR="00747228" w:rsidRPr="0039278A" w:rsidRDefault="00747228" w:rsidP="009F2D44">
                      <w:pPr>
                        <w:tabs>
                          <w:tab w:val="left" w:pos="6120"/>
                        </w:tabs>
                        <w:spacing w:line="360" w:lineRule="auto"/>
                        <w:rPr>
                          <w:rFonts w:ascii="Republika" w:hAnsi="Republika" w:cs="Republika"/>
                        </w:rPr>
                      </w:pPr>
                    </w:p>
                    <w:p w14:paraId="46126ADE" w14:textId="77777777" w:rsidR="00747228" w:rsidRDefault="00747228" w:rsidP="009F2D44">
                      <w:pPr>
                        <w:tabs>
                          <w:tab w:val="left" w:pos="6120"/>
                        </w:tabs>
                        <w:rPr>
                          <w:sz w:val="16"/>
                          <w:szCs w:val="16"/>
                        </w:rPr>
                      </w:pPr>
                      <w:r>
                        <w:rPr>
                          <w:sz w:val="16"/>
                          <w:szCs w:val="16"/>
                        </w:rPr>
                        <w:t>Dunajska cesta 58, 1000 Ljubljana</w:t>
                      </w:r>
                      <w:r>
                        <w:rPr>
                          <w:sz w:val="16"/>
                          <w:szCs w:val="16"/>
                        </w:rPr>
                        <w:tab/>
                      </w:r>
                      <w:r w:rsidRPr="0039278A">
                        <w:rPr>
                          <w:sz w:val="16"/>
                          <w:szCs w:val="16"/>
                        </w:rPr>
                        <w:t xml:space="preserve">T: </w:t>
                      </w:r>
                      <w:r>
                        <w:rPr>
                          <w:sz w:val="16"/>
                          <w:szCs w:val="16"/>
                        </w:rPr>
                        <w:t>01-420-44-88</w:t>
                      </w:r>
                    </w:p>
                    <w:p w14:paraId="4B9AA56F" w14:textId="77777777" w:rsidR="00747228" w:rsidRPr="0039278A" w:rsidRDefault="00747228" w:rsidP="009F2D44">
                      <w:pPr>
                        <w:tabs>
                          <w:tab w:val="left" w:pos="6120"/>
                        </w:tabs>
                        <w:rPr>
                          <w:sz w:val="16"/>
                          <w:szCs w:val="16"/>
                        </w:rPr>
                      </w:pPr>
                      <w:r>
                        <w:rPr>
                          <w:sz w:val="16"/>
                          <w:szCs w:val="16"/>
                        </w:rPr>
                        <w:tab/>
                        <w:t>F: 03-425-27-33</w:t>
                      </w:r>
                    </w:p>
                    <w:p w14:paraId="06C9648D" w14:textId="77777777" w:rsidR="00747228" w:rsidRPr="0039278A" w:rsidRDefault="00747228" w:rsidP="009F2D44">
                      <w:pPr>
                        <w:tabs>
                          <w:tab w:val="left" w:pos="6120"/>
                        </w:tabs>
                        <w:rPr>
                          <w:sz w:val="16"/>
                          <w:szCs w:val="16"/>
                        </w:rPr>
                      </w:pPr>
                      <w:r>
                        <w:rPr>
                          <w:sz w:val="16"/>
                          <w:szCs w:val="16"/>
                        </w:rPr>
                        <w:tab/>
                        <w:t>E: gp.irsop@gov.si</w:t>
                      </w:r>
                    </w:p>
                    <w:p w14:paraId="772324CD" w14:textId="77777777" w:rsidR="00747228" w:rsidRPr="0039278A" w:rsidRDefault="00747228" w:rsidP="009F2D44">
                      <w:pPr>
                        <w:tabs>
                          <w:tab w:val="left" w:pos="6120"/>
                        </w:tabs>
                        <w:rPr>
                          <w:sz w:val="16"/>
                          <w:szCs w:val="16"/>
                        </w:rPr>
                      </w:pPr>
                      <w:r w:rsidRPr="0039278A">
                        <w:rPr>
                          <w:sz w:val="16"/>
                          <w:szCs w:val="16"/>
                        </w:rPr>
                        <w:tab/>
                        <w:t>www.</w:t>
                      </w:r>
                      <w:r w:rsidRPr="00622FDB">
                        <w:rPr>
                          <w:sz w:val="16"/>
                          <w:szCs w:val="16"/>
                        </w:rPr>
                        <w:t xml:space="preserve"> </w:t>
                      </w:r>
                      <w:r>
                        <w:rPr>
                          <w:sz w:val="16"/>
                          <w:szCs w:val="16"/>
                        </w:rPr>
                        <w:t>iop.gov.si</w:t>
                      </w:r>
                    </w:p>
                  </w:txbxContent>
                </v:textbox>
                <w10:wrap type="through"/>
              </v:shape>
            </w:pict>
          </mc:Fallback>
        </mc:AlternateContent>
      </w:r>
    </w:p>
    <w:p w14:paraId="25F5D979" w14:textId="77777777" w:rsidR="00A03112" w:rsidRPr="00EF239E" w:rsidRDefault="00A03112" w:rsidP="00AC6FD3">
      <w:pPr>
        <w:shd w:val="clear" w:color="auto" w:fill="FFFFFF"/>
        <w:tabs>
          <w:tab w:val="left" w:pos="9000"/>
        </w:tabs>
        <w:jc w:val="both"/>
        <w:rPr>
          <w:color w:val="000000"/>
          <w:sz w:val="22"/>
          <w:szCs w:val="22"/>
          <w:lang w:eastAsia="en-US"/>
        </w:rPr>
      </w:pPr>
    </w:p>
    <w:p w14:paraId="63A4B585" w14:textId="77777777" w:rsidR="00342558" w:rsidRPr="00EF239E" w:rsidRDefault="00342558" w:rsidP="00AC6FD3">
      <w:pPr>
        <w:shd w:val="clear" w:color="auto" w:fill="FFFFFF"/>
        <w:tabs>
          <w:tab w:val="left" w:pos="9000"/>
        </w:tabs>
        <w:jc w:val="both"/>
        <w:rPr>
          <w:color w:val="000000"/>
          <w:sz w:val="22"/>
          <w:szCs w:val="22"/>
          <w:lang w:eastAsia="en-US"/>
        </w:rPr>
      </w:pPr>
    </w:p>
    <w:p w14:paraId="40D4A2DB" w14:textId="5C7E7C3F" w:rsidR="00396510" w:rsidRPr="00EF239E" w:rsidRDefault="00342558" w:rsidP="00AC6FD3">
      <w:pPr>
        <w:shd w:val="clear" w:color="auto" w:fill="FFFFFF"/>
        <w:tabs>
          <w:tab w:val="left" w:pos="9000"/>
        </w:tabs>
        <w:jc w:val="both"/>
      </w:pPr>
      <w:r w:rsidRPr="00EF239E">
        <w:t xml:space="preserve">Številka: </w:t>
      </w:r>
      <w:r w:rsidR="005F0D6D" w:rsidRPr="00EF239E">
        <w:t>430-</w:t>
      </w:r>
      <w:r w:rsidR="0089113F" w:rsidRPr="00EF239E">
        <w:t>96</w:t>
      </w:r>
      <w:r w:rsidR="005F0D6D" w:rsidRPr="00EF239E">
        <w:t>/2017</w:t>
      </w:r>
      <w:r w:rsidR="001F7CC9" w:rsidRPr="00EF239E">
        <w:t>-</w:t>
      </w:r>
      <w:r w:rsidR="00EF239E" w:rsidRPr="00EF239E">
        <w:t>2</w:t>
      </w:r>
    </w:p>
    <w:p w14:paraId="387888D8" w14:textId="11148D54" w:rsidR="00342558" w:rsidRPr="00EF239E" w:rsidRDefault="00342558" w:rsidP="00AC6FD3">
      <w:pPr>
        <w:shd w:val="clear" w:color="auto" w:fill="FFFFFF"/>
        <w:tabs>
          <w:tab w:val="left" w:pos="9000"/>
        </w:tabs>
        <w:jc w:val="both"/>
      </w:pPr>
      <w:r w:rsidRPr="00EF239E">
        <w:t xml:space="preserve">Datum: </w:t>
      </w:r>
      <w:r w:rsidR="00EF239E" w:rsidRPr="00EF239E">
        <w:t>4</w:t>
      </w:r>
      <w:r w:rsidR="00637D5B" w:rsidRPr="00EF239E">
        <w:t xml:space="preserve">. </w:t>
      </w:r>
      <w:r w:rsidR="001F7CC9" w:rsidRPr="00EF239E">
        <w:t>12</w:t>
      </w:r>
      <w:r w:rsidR="00637D5B" w:rsidRPr="00EF239E">
        <w:t>. 2017</w:t>
      </w:r>
    </w:p>
    <w:p w14:paraId="0326A5C8" w14:textId="77777777" w:rsidR="00342558" w:rsidRPr="00EF239E" w:rsidRDefault="00342558" w:rsidP="00AC6FD3">
      <w:pPr>
        <w:shd w:val="clear" w:color="auto" w:fill="FFFFFF"/>
        <w:tabs>
          <w:tab w:val="left" w:pos="9000"/>
        </w:tabs>
        <w:jc w:val="both"/>
      </w:pPr>
    </w:p>
    <w:p w14:paraId="7CB29EED" w14:textId="77777777" w:rsidR="00602ACE" w:rsidRPr="00EF239E" w:rsidRDefault="00602ACE" w:rsidP="00AC6FD3">
      <w:pPr>
        <w:shd w:val="clear" w:color="auto" w:fill="FFFFFF"/>
        <w:tabs>
          <w:tab w:val="left" w:pos="9000"/>
        </w:tabs>
        <w:jc w:val="both"/>
      </w:pPr>
    </w:p>
    <w:p w14:paraId="6B87EFEB" w14:textId="77777777" w:rsidR="00602ACE" w:rsidRPr="00EF239E" w:rsidRDefault="00602ACE" w:rsidP="00AC6FD3">
      <w:pPr>
        <w:shd w:val="clear" w:color="auto" w:fill="FFFFFF"/>
        <w:tabs>
          <w:tab w:val="left" w:pos="9000"/>
        </w:tabs>
        <w:jc w:val="both"/>
      </w:pPr>
    </w:p>
    <w:p w14:paraId="590C0B06" w14:textId="77777777" w:rsidR="00342558" w:rsidRPr="00EF239E" w:rsidRDefault="00342558" w:rsidP="00AC6FD3">
      <w:pPr>
        <w:shd w:val="clear" w:color="auto" w:fill="FFFFFF"/>
        <w:tabs>
          <w:tab w:val="left" w:pos="9000"/>
        </w:tabs>
        <w:jc w:val="both"/>
      </w:pPr>
    </w:p>
    <w:p w14:paraId="3E0FBA60" w14:textId="77777777" w:rsidR="005F0D6D" w:rsidRPr="00EF239E" w:rsidRDefault="005F0D6D" w:rsidP="005F0D6D">
      <w:pPr>
        <w:jc w:val="center"/>
      </w:pPr>
      <w:r w:rsidRPr="00EF239E">
        <w:rPr>
          <w:noProof/>
          <w:lang w:eastAsia="sl-SI"/>
        </w:rPr>
        <mc:AlternateContent>
          <mc:Choice Requires="wps">
            <w:drawing>
              <wp:anchor distT="0" distB="0" distL="114300" distR="114300" simplePos="0" relativeHeight="251660288" behindDoc="1" locked="0" layoutInCell="1" allowOverlap="1" wp14:anchorId="5ABC7233" wp14:editId="0A76042B">
                <wp:simplePos x="0" y="0"/>
                <wp:positionH relativeFrom="column">
                  <wp:posOffset>52705</wp:posOffset>
                </wp:positionH>
                <wp:positionV relativeFrom="paragraph">
                  <wp:posOffset>222250</wp:posOffset>
                </wp:positionV>
                <wp:extent cx="5772150" cy="676275"/>
                <wp:effectExtent l="0" t="0" r="19050" b="28575"/>
                <wp:wrapTight wrapText="bothSides">
                  <wp:wrapPolygon edited="0">
                    <wp:start x="0" y="0"/>
                    <wp:lineTo x="0" y="21904"/>
                    <wp:lineTo x="21600" y="21904"/>
                    <wp:lineTo x="21600" y="0"/>
                    <wp:lineTo x="0" y="0"/>
                  </wp:wrapPolygon>
                </wp:wrapTight>
                <wp:docPr id="3" name="Pravokotnik 3"/>
                <wp:cNvGraphicFramePr/>
                <a:graphic xmlns:a="http://schemas.openxmlformats.org/drawingml/2006/main">
                  <a:graphicData uri="http://schemas.microsoft.com/office/word/2010/wordprocessingShape">
                    <wps:wsp>
                      <wps:cNvSpPr/>
                      <wps:spPr>
                        <a:xfrm>
                          <a:off x="0" y="0"/>
                          <a:ext cx="5772150" cy="676275"/>
                        </a:xfrm>
                        <a:prstGeom prst="rect">
                          <a:avLst/>
                        </a:prstGeom>
                        <a:solidFill>
                          <a:srgbClr val="5B9BD5">
                            <a:lumMod val="20000"/>
                            <a:lumOff val="80000"/>
                          </a:srgbClr>
                        </a:solidFill>
                        <a:ln w="12700" cap="flat" cmpd="sng" algn="ctr">
                          <a:solidFill>
                            <a:srgbClr val="5B9BD5">
                              <a:lumMod val="75000"/>
                            </a:srgbClr>
                          </a:solidFill>
                          <a:prstDash val="solid"/>
                          <a:miter lim="800000"/>
                        </a:ln>
                        <a:effectLst/>
                      </wps:spPr>
                      <wps:txbx>
                        <w:txbxContent>
                          <w:p w14:paraId="4BBB2640" w14:textId="77777777" w:rsidR="00747228" w:rsidRPr="00B74EF5" w:rsidRDefault="00747228" w:rsidP="005F0D6D">
                            <w:pPr>
                              <w:jc w:val="center"/>
                              <w:rPr>
                                <w:b/>
                                <w:color w:val="000000" w:themeColor="text1"/>
                                <w:sz w:val="24"/>
                                <w:szCs w:val="24"/>
                              </w:rPr>
                            </w:pPr>
                            <w:r>
                              <w:rPr>
                                <w:b/>
                                <w:color w:val="000000" w:themeColor="text1"/>
                                <w:sz w:val="24"/>
                                <w:szCs w:val="24"/>
                              </w:rPr>
                              <w:t>»Prevzem, prevoz in predelava odpadnih gum</w:t>
                            </w:r>
                            <w:r w:rsidRPr="00B74EF5">
                              <w:rPr>
                                <w:b/>
                                <w:color w:val="000000" w:themeColor="text1"/>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BC7233" id="Pravokotnik 3" o:spid="_x0000_s1027" style="position:absolute;left:0;text-align:left;margin-left:4.15pt;margin-top:17.5pt;width:454.5pt;height:53.2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" fillcolor="#deebf7" strokecolor="#2e75b6" strokeweight="1pt">
                <v:textbox>
                  <w:txbxContent>
                    <w:p w14:paraId="4BBB2640" w14:textId="77777777" w:rsidR="00747228" w:rsidRPr="00B74EF5" w:rsidRDefault="00747228" w:rsidP="005F0D6D">
                      <w:pPr>
                        <w:jc w:val="center"/>
                        <w:rPr>
                          <w:b/>
                          <w:color w:val="000000" w:themeColor="text1"/>
                          <w:sz w:val="24"/>
                          <w:szCs w:val="24"/>
                        </w:rPr>
                      </w:pPr>
                      <w:r>
                        <w:rPr>
                          <w:b/>
                          <w:color w:val="000000" w:themeColor="text1"/>
                          <w:sz w:val="24"/>
                          <w:szCs w:val="24"/>
                        </w:rPr>
                        <w:t>»Prevzem, prevoz in predelava odpadnih gum</w:t>
                      </w:r>
                      <w:r w:rsidRPr="00B74EF5">
                        <w:rPr>
                          <w:b/>
                          <w:color w:val="000000" w:themeColor="text1"/>
                          <w:sz w:val="24"/>
                          <w:szCs w:val="24"/>
                        </w:rPr>
                        <w:t>«</w:t>
                      </w:r>
                    </w:p>
                  </w:txbxContent>
                </v:textbox>
                <w10:wrap type="tight"/>
              </v:rect>
            </w:pict>
          </mc:Fallback>
        </mc:AlternateContent>
      </w:r>
      <w:r w:rsidRPr="00EF239E">
        <w:rPr>
          <w:caps/>
        </w:rPr>
        <w:t>dokumentacija</w:t>
      </w:r>
      <w:r w:rsidRPr="00EF239E">
        <w:t xml:space="preserve"> V ZVEZI Z ODDAJO JAVNEGA NAROČILA:</w:t>
      </w:r>
    </w:p>
    <w:p w14:paraId="7C6DBC81" w14:textId="77777777" w:rsidR="005F0D6D" w:rsidRPr="00EF239E" w:rsidRDefault="005F0D6D" w:rsidP="005F0D6D">
      <w:pPr>
        <w:jc w:val="center"/>
      </w:pPr>
    </w:p>
    <w:p w14:paraId="18E59395" w14:textId="77777777" w:rsidR="005F0D6D" w:rsidRPr="00EF239E" w:rsidRDefault="005F0D6D" w:rsidP="005F0D6D"/>
    <w:p w14:paraId="3A5B7234" w14:textId="77777777" w:rsidR="005F0D6D" w:rsidRPr="00EF239E" w:rsidRDefault="005F0D6D" w:rsidP="005F0D6D"/>
    <w:p w14:paraId="6138FBC5" w14:textId="77777777" w:rsidR="005F0D6D" w:rsidRPr="00EF239E" w:rsidRDefault="005F0D6D" w:rsidP="005F0D6D"/>
    <w:p w14:paraId="621FAE53" w14:textId="77777777" w:rsidR="005F0D6D" w:rsidRPr="00EF239E" w:rsidRDefault="005F0D6D" w:rsidP="005F0D6D"/>
    <w:p w14:paraId="746F865B" w14:textId="77777777" w:rsidR="005F0D6D" w:rsidRPr="00EF239E" w:rsidRDefault="005F0D6D" w:rsidP="005F0D6D"/>
    <w:p w14:paraId="758259F3" w14:textId="77777777" w:rsidR="005F0D6D" w:rsidRPr="00EF239E" w:rsidRDefault="005F0D6D" w:rsidP="005F0D6D"/>
    <w:p w14:paraId="24C1BA16" w14:textId="77777777" w:rsidR="005F0D6D" w:rsidRPr="00EF239E" w:rsidRDefault="005F0D6D" w:rsidP="005F0D6D"/>
    <w:p w14:paraId="370CACBE" w14:textId="77777777" w:rsidR="005F0D6D" w:rsidRPr="00EF239E" w:rsidRDefault="005F0D6D" w:rsidP="005F0D6D"/>
    <w:p w14:paraId="7C4BCB30" w14:textId="77777777" w:rsidR="005F0D6D" w:rsidRPr="00EF239E" w:rsidRDefault="005F0D6D" w:rsidP="005F0D6D"/>
    <w:p w14:paraId="02BEEC4C" w14:textId="77777777" w:rsidR="005F0D6D" w:rsidRPr="00EF239E" w:rsidRDefault="005F0D6D" w:rsidP="005F0D6D"/>
    <w:p w14:paraId="717BDCD3" w14:textId="77777777" w:rsidR="005F0D6D" w:rsidRPr="00EF239E" w:rsidRDefault="005F0D6D" w:rsidP="005F0D6D"/>
    <w:p w14:paraId="37D373DB" w14:textId="77777777" w:rsidR="005F0D6D" w:rsidRPr="00EF239E" w:rsidRDefault="005F0D6D" w:rsidP="005F0D6D"/>
    <w:p w14:paraId="46106403" w14:textId="3DE3BF9E" w:rsidR="005F0D6D" w:rsidRPr="00EF239E" w:rsidRDefault="005F0D6D" w:rsidP="005F0D6D">
      <w:r w:rsidRPr="00EF239E">
        <w:t xml:space="preserve">Ljubljana, </w:t>
      </w:r>
      <w:r w:rsidR="001F7CC9" w:rsidRPr="00EF239E">
        <w:t>december</w:t>
      </w:r>
      <w:r w:rsidRPr="00EF239E">
        <w:t xml:space="preserve"> 2017</w:t>
      </w:r>
    </w:p>
    <w:p w14:paraId="7DD99D8E" w14:textId="77777777" w:rsidR="005F0D6D" w:rsidRPr="00EF239E" w:rsidRDefault="005F0D6D" w:rsidP="005F0D6D"/>
    <w:p w14:paraId="207E41F4" w14:textId="77777777" w:rsidR="005F0D6D" w:rsidRPr="00EF239E" w:rsidRDefault="005F0D6D" w:rsidP="005F0D6D"/>
    <w:p w14:paraId="26B500BD" w14:textId="77777777" w:rsidR="005F0D6D" w:rsidRPr="00EF239E" w:rsidRDefault="005F0D6D" w:rsidP="005F0D6D"/>
    <w:p w14:paraId="08EA1700" w14:textId="77777777" w:rsidR="005F0D6D" w:rsidRPr="00EF239E" w:rsidRDefault="005F0D6D" w:rsidP="005F0D6D"/>
    <w:p w14:paraId="1781014B" w14:textId="77777777" w:rsidR="005F0D6D" w:rsidRPr="00EF239E" w:rsidRDefault="005F0D6D" w:rsidP="005F0D6D"/>
    <w:p w14:paraId="4B1B46C1" w14:textId="77777777" w:rsidR="005F0D6D" w:rsidRPr="00EF239E" w:rsidRDefault="005F0D6D" w:rsidP="005F0D6D"/>
    <w:p w14:paraId="70762FE7" w14:textId="77777777" w:rsidR="005F0D6D" w:rsidRPr="00EF239E" w:rsidRDefault="005F0D6D" w:rsidP="005F0D6D">
      <w:r w:rsidRPr="00EF239E">
        <w:br w:type="page"/>
      </w:r>
      <w:r w:rsidRPr="00EF239E">
        <w:lastRenderedPageBreak/>
        <w:t>VSEBINA:</w:t>
      </w:r>
    </w:p>
    <w:p w14:paraId="0118B04D" w14:textId="77777777" w:rsidR="005F0D6D" w:rsidRPr="00EF239E" w:rsidRDefault="005F0D6D" w:rsidP="005F0D6D"/>
    <w:p w14:paraId="17EBA16C" w14:textId="77777777" w:rsidR="00E052BE" w:rsidRDefault="00735763">
      <w:pPr>
        <w:pStyle w:val="Kazalovsebine1"/>
        <w:tabs>
          <w:tab w:val="left" w:pos="400"/>
          <w:tab w:val="right" w:leader="dot" w:pos="8778"/>
        </w:tabs>
        <w:rPr>
          <w:rFonts w:eastAsiaTheme="minorEastAsia" w:cstheme="minorBidi"/>
          <w:b w:val="0"/>
          <w:bCs w:val="0"/>
          <w:caps w:val="0"/>
          <w:noProof/>
          <w:sz w:val="22"/>
          <w:szCs w:val="22"/>
          <w:lang w:eastAsia="sl-SI"/>
        </w:rPr>
      </w:pPr>
      <w:r w:rsidRPr="00EF239E">
        <w:rPr>
          <w:b w:val="0"/>
          <w:bCs w:val="0"/>
          <w:caps w:val="0"/>
        </w:rPr>
        <w:fldChar w:fldCharType="begin"/>
      </w:r>
      <w:r w:rsidRPr="00EF239E">
        <w:rPr>
          <w:b w:val="0"/>
          <w:bCs w:val="0"/>
          <w:caps w:val="0"/>
        </w:rPr>
        <w:instrText xml:space="preserve"> TOC \o "1-3" \h \z \u </w:instrText>
      </w:r>
      <w:r w:rsidRPr="00EF239E">
        <w:rPr>
          <w:b w:val="0"/>
          <w:bCs w:val="0"/>
          <w:caps w:val="0"/>
        </w:rPr>
        <w:fldChar w:fldCharType="separate"/>
      </w:r>
      <w:hyperlink w:anchor="_Toc502827199" w:history="1">
        <w:r w:rsidR="00E052BE" w:rsidRPr="00752167">
          <w:rPr>
            <w:rStyle w:val="Hiperpovezava"/>
            <w:noProof/>
          </w:rPr>
          <w:t>1</w:t>
        </w:r>
        <w:r w:rsidR="00E052BE">
          <w:rPr>
            <w:rFonts w:eastAsiaTheme="minorEastAsia" w:cstheme="minorBidi"/>
            <w:b w:val="0"/>
            <w:bCs w:val="0"/>
            <w:caps w:val="0"/>
            <w:noProof/>
            <w:sz w:val="22"/>
            <w:szCs w:val="22"/>
            <w:lang w:eastAsia="sl-SI"/>
          </w:rPr>
          <w:tab/>
        </w:r>
        <w:r w:rsidR="00E052BE" w:rsidRPr="00752167">
          <w:rPr>
            <w:rStyle w:val="Hiperpovezava"/>
            <w:noProof/>
          </w:rPr>
          <w:t>POVABILO K ODDAJI PONUDBE</w:t>
        </w:r>
        <w:r w:rsidR="00E052BE">
          <w:rPr>
            <w:noProof/>
            <w:webHidden/>
          </w:rPr>
          <w:tab/>
        </w:r>
        <w:r w:rsidR="00E052BE">
          <w:rPr>
            <w:noProof/>
            <w:webHidden/>
          </w:rPr>
          <w:fldChar w:fldCharType="begin"/>
        </w:r>
        <w:r w:rsidR="00E052BE">
          <w:rPr>
            <w:noProof/>
            <w:webHidden/>
          </w:rPr>
          <w:instrText xml:space="preserve"> PAGEREF _Toc502827199 \h </w:instrText>
        </w:r>
        <w:r w:rsidR="00E052BE">
          <w:rPr>
            <w:noProof/>
            <w:webHidden/>
          </w:rPr>
        </w:r>
        <w:r w:rsidR="00E052BE">
          <w:rPr>
            <w:noProof/>
            <w:webHidden/>
          </w:rPr>
          <w:fldChar w:fldCharType="separate"/>
        </w:r>
        <w:r w:rsidR="00E052BE">
          <w:rPr>
            <w:noProof/>
            <w:webHidden/>
          </w:rPr>
          <w:t>3</w:t>
        </w:r>
        <w:r w:rsidR="00E052BE">
          <w:rPr>
            <w:noProof/>
            <w:webHidden/>
          </w:rPr>
          <w:fldChar w:fldCharType="end"/>
        </w:r>
      </w:hyperlink>
    </w:p>
    <w:p w14:paraId="459C749D" w14:textId="77777777" w:rsidR="00E052BE" w:rsidRDefault="0098185F">
      <w:pPr>
        <w:pStyle w:val="Kazalovsebine1"/>
        <w:tabs>
          <w:tab w:val="left" w:pos="400"/>
          <w:tab w:val="right" w:leader="dot" w:pos="8778"/>
        </w:tabs>
        <w:rPr>
          <w:rFonts w:eastAsiaTheme="minorEastAsia" w:cstheme="minorBidi"/>
          <w:b w:val="0"/>
          <w:bCs w:val="0"/>
          <w:caps w:val="0"/>
          <w:noProof/>
          <w:sz w:val="22"/>
          <w:szCs w:val="22"/>
          <w:lang w:eastAsia="sl-SI"/>
        </w:rPr>
      </w:pPr>
      <w:hyperlink w:anchor="_Toc502827200" w:history="1">
        <w:r w:rsidR="00E052BE" w:rsidRPr="00752167">
          <w:rPr>
            <w:rStyle w:val="Hiperpovezava"/>
            <w:noProof/>
          </w:rPr>
          <w:t>2</w:t>
        </w:r>
        <w:r w:rsidR="00E052BE">
          <w:rPr>
            <w:rFonts w:eastAsiaTheme="minorEastAsia" w:cstheme="minorBidi"/>
            <w:b w:val="0"/>
            <w:bCs w:val="0"/>
            <w:caps w:val="0"/>
            <w:noProof/>
            <w:sz w:val="22"/>
            <w:szCs w:val="22"/>
            <w:lang w:eastAsia="sl-SI"/>
          </w:rPr>
          <w:tab/>
        </w:r>
        <w:r w:rsidR="00E052BE" w:rsidRPr="00752167">
          <w:rPr>
            <w:rStyle w:val="Hiperpovezava"/>
            <w:noProof/>
          </w:rPr>
          <w:t>NAVODILA PONUDNIKOM ZA IZDELAVO PONUDBE</w:t>
        </w:r>
        <w:r w:rsidR="00E052BE">
          <w:rPr>
            <w:noProof/>
            <w:webHidden/>
          </w:rPr>
          <w:tab/>
        </w:r>
        <w:r w:rsidR="00E052BE">
          <w:rPr>
            <w:noProof/>
            <w:webHidden/>
          </w:rPr>
          <w:fldChar w:fldCharType="begin"/>
        </w:r>
        <w:r w:rsidR="00E052BE">
          <w:rPr>
            <w:noProof/>
            <w:webHidden/>
          </w:rPr>
          <w:instrText xml:space="preserve"> PAGEREF _Toc502827200 \h </w:instrText>
        </w:r>
        <w:r w:rsidR="00E052BE">
          <w:rPr>
            <w:noProof/>
            <w:webHidden/>
          </w:rPr>
        </w:r>
        <w:r w:rsidR="00E052BE">
          <w:rPr>
            <w:noProof/>
            <w:webHidden/>
          </w:rPr>
          <w:fldChar w:fldCharType="separate"/>
        </w:r>
        <w:r w:rsidR="00E052BE">
          <w:rPr>
            <w:noProof/>
            <w:webHidden/>
          </w:rPr>
          <w:t>4</w:t>
        </w:r>
        <w:r w:rsidR="00E052BE">
          <w:rPr>
            <w:noProof/>
            <w:webHidden/>
          </w:rPr>
          <w:fldChar w:fldCharType="end"/>
        </w:r>
      </w:hyperlink>
    </w:p>
    <w:p w14:paraId="1E3296B6" w14:textId="77777777" w:rsidR="00E052BE" w:rsidRDefault="0098185F">
      <w:pPr>
        <w:pStyle w:val="Kazalovsebine2"/>
        <w:tabs>
          <w:tab w:val="left" w:pos="800"/>
          <w:tab w:val="right" w:leader="dot" w:pos="8778"/>
        </w:tabs>
        <w:rPr>
          <w:rFonts w:eastAsiaTheme="minorEastAsia" w:cstheme="minorBidi"/>
          <w:smallCaps w:val="0"/>
          <w:noProof/>
          <w:sz w:val="22"/>
          <w:szCs w:val="22"/>
          <w:lang w:eastAsia="sl-SI"/>
        </w:rPr>
      </w:pPr>
      <w:hyperlink w:anchor="_Toc502827201" w:history="1">
        <w:r w:rsidR="00E052BE" w:rsidRPr="00752167">
          <w:rPr>
            <w:rStyle w:val="Hiperpovezava"/>
            <w:noProof/>
            <w14:scene3d>
              <w14:camera w14:prst="orthographicFront"/>
              <w14:lightRig w14:rig="threePt" w14:dir="t">
                <w14:rot w14:lat="0" w14:lon="0" w14:rev="0"/>
              </w14:lightRig>
            </w14:scene3d>
          </w:rPr>
          <w:t>2.1</w:t>
        </w:r>
        <w:r w:rsidR="00E052BE">
          <w:rPr>
            <w:rFonts w:eastAsiaTheme="minorEastAsia" w:cstheme="minorBidi"/>
            <w:smallCaps w:val="0"/>
            <w:noProof/>
            <w:sz w:val="22"/>
            <w:szCs w:val="22"/>
            <w:lang w:eastAsia="sl-SI"/>
          </w:rPr>
          <w:tab/>
        </w:r>
        <w:r w:rsidR="00E052BE" w:rsidRPr="00752167">
          <w:rPr>
            <w:rStyle w:val="Hiperpovezava"/>
            <w:noProof/>
          </w:rPr>
          <w:t>ZAKONI IN DRUGI PREDPISI</w:t>
        </w:r>
        <w:r w:rsidR="00E052BE">
          <w:rPr>
            <w:noProof/>
            <w:webHidden/>
          </w:rPr>
          <w:tab/>
        </w:r>
        <w:r w:rsidR="00E052BE">
          <w:rPr>
            <w:noProof/>
            <w:webHidden/>
          </w:rPr>
          <w:fldChar w:fldCharType="begin"/>
        </w:r>
        <w:r w:rsidR="00E052BE">
          <w:rPr>
            <w:noProof/>
            <w:webHidden/>
          </w:rPr>
          <w:instrText xml:space="preserve"> PAGEREF _Toc502827201 \h </w:instrText>
        </w:r>
        <w:r w:rsidR="00E052BE">
          <w:rPr>
            <w:noProof/>
            <w:webHidden/>
          </w:rPr>
        </w:r>
        <w:r w:rsidR="00E052BE">
          <w:rPr>
            <w:noProof/>
            <w:webHidden/>
          </w:rPr>
          <w:fldChar w:fldCharType="separate"/>
        </w:r>
        <w:r w:rsidR="00E052BE">
          <w:rPr>
            <w:noProof/>
            <w:webHidden/>
          </w:rPr>
          <w:t>4</w:t>
        </w:r>
        <w:r w:rsidR="00E052BE">
          <w:rPr>
            <w:noProof/>
            <w:webHidden/>
          </w:rPr>
          <w:fldChar w:fldCharType="end"/>
        </w:r>
      </w:hyperlink>
    </w:p>
    <w:p w14:paraId="15CC7845" w14:textId="77777777" w:rsidR="00E052BE" w:rsidRDefault="0098185F">
      <w:pPr>
        <w:pStyle w:val="Kazalovsebine2"/>
        <w:tabs>
          <w:tab w:val="left" w:pos="800"/>
          <w:tab w:val="right" w:leader="dot" w:pos="8778"/>
        </w:tabs>
        <w:rPr>
          <w:rFonts w:eastAsiaTheme="minorEastAsia" w:cstheme="minorBidi"/>
          <w:smallCaps w:val="0"/>
          <w:noProof/>
          <w:sz w:val="22"/>
          <w:szCs w:val="22"/>
          <w:lang w:eastAsia="sl-SI"/>
        </w:rPr>
      </w:pPr>
      <w:hyperlink w:anchor="_Toc502827202" w:history="1">
        <w:r w:rsidR="00E052BE" w:rsidRPr="00752167">
          <w:rPr>
            <w:rStyle w:val="Hiperpovezava"/>
            <w:noProof/>
            <w14:scene3d>
              <w14:camera w14:prst="orthographicFront"/>
              <w14:lightRig w14:rig="threePt" w14:dir="t">
                <w14:rot w14:lat="0" w14:lon="0" w14:rev="0"/>
              </w14:lightRig>
            </w14:scene3d>
          </w:rPr>
          <w:t>2.2</w:t>
        </w:r>
        <w:r w:rsidR="00E052BE">
          <w:rPr>
            <w:rFonts w:eastAsiaTheme="minorEastAsia" w:cstheme="minorBidi"/>
            <w:smallCaps w:val="0"/>
            <w:noProof/>
            <w:sz w:val="22"/>
            <w:szCs w:val="22"/>
            <w:lang w:eastAsia="sl-SI"/>
          </w:rPr>
          <w:tab/>
        </w:r>
        <w:r w:rsidR="00E052BE" w:rsidRPr="00752167">
          <w:rPr>
            <w:rStyle w:val="Hiperpovezava"/>
            <w:noProof/>
          </w:rPr>
          <w:t>PREDMET JAVNEGA NAROČILA</w:t>
        </w:r>
        <w:r w:rsidR="00E052BE">
          <w:rPr>
            <w:noProof/>
            <w:webHidden/>
          </w:rPr>
          <w:tab/>
        </w:r>
        <w:r w:rsidR="00E052BE">
          <w:rPr>
            <w:noProof/>
            <w:webHidden/>
          </w:rPr>
          <w:fldChar w:fldCharType="begin"/>
        </w:r>
        <w:r w:rsidR="00E052BE">
          <w:rPr>
            <w:noProof/>
            <w:webHidden/>
          </w:rPr>
          <w:instrText xml:space="preserve"> PAGEREF _Toc502827202 \h </w:instrText>
        </w:r>
        <w:r w:rsidR="00E052BE">
          <w:rPr>
            <w:noProof/>
            <w:webHidden/>
          </w:rPr>
        </w:r>
        <w:r w:rsidR="00E052BE">
          <w:rPr>
            <w:noProof/>
            <w:webHidden/>
          </w:rPr>
          <w:fldChar w:fldCharType="separate"/>
        </w:r>
        <w:r w:rsidR="00E052BE">
          <w:rPr>
            <w:noProof/>
            <w:webHidden/>
          </w:rPr>
          <w:t>4</w:t>
        </w:r>
        <w:r w:rsidR="00E052BE">
          <w:rPr>
            <w:noProof/>
            <w:webHidden/>
          </w:rPr>
          <w:fldChar w:fldCharType="end"/>
        </w:r>
      </w:hyperlink>
    </w:p>
    <w:p w14:paraId="602EB2BA" w14:textId="77777777" w:rsidR="00E052BE" w:rsidRDefault="0098185F">
      <w:pPr>
        <w:pStyle w:val="Kazalovsebine2"/>
        <w:tabs>
          <w:tab w:val="left" w:pos="800"/>
          <w:tab w:val="right" w:leader="dot" w:pos="8778"/>
        </w:tabs>
        <w:rPr>
          <w:rFonts w:eastAsiaTheme="minorEastAsia" w:cstheme="minorBidi"/>
          <w:smallCaps w:val="0"/>
          <w:noProof/>
          <w:sz w:val="22"/>
          <w:szCs w:val="22"/>
          <w:lang w:eastAsia="sl-SI"/>
        </w:rPr>
      </w:pPr>
      <w:hyperlink w:anchor="_Toc502827203" w:history="1">
        <w:r w:rsidR="00E052BE" w:rsidRPr="00752167">
          <w:rPr>
            <w:rStyle w:val="Hiperpovezava"/>
            <w:noProof/>
            <w14:scene3d>
              <w14:camera w14:prst="orthographicFront"/>
              <w14:lightRig w14:rig="threePt" w14:dir="t">
                <w14:rot w14:lat="0" w14:lon="0" w14:rev="0"/>
              </w14:lightRig>
            </w14:scene3d>
          </w:rPr>
          <w:t>2.3</w:t>
        </w:r>
        <w:r w:rsidR="00E052BE">
          <w:rPr>
            <w:rFonts w:eastAsiaTheme="minorEastAsia" w:cstheme="minorBidi"/>
            <w:smallCaps w:val="0"/>
            <w:noProof/>
            <w:sz w:val="22"/>
            <w:szCs w:val="22"/>
            <w:lang w:eastAsia="sl-SI"/>
          </w:rPr>
          <w:tab/>
        </w:r>
        <w:r w:rsidR="00E052BE" w:rsidRPr="00752167">
          <w:rPr>
            <w:rStyle w:val="Hiperpovezava"/>
            <w:noProof/>
          </w:rPr>
          <w:t>NAČIN ODDAJE JAVNEGA NAROČILA</w:t>
        </w:r>
        <w:r w:rsidR="00E052BE">
          <w:rPr>
            <w:noProof/>
            <w:webHidden/>
          </w:rPr>
          <w:tab/>
        </w:r>
        <w:r w:rsidR="00E052BE">
          <w:rPr>
            <w:noProof/>
            <w:webHidden/>
          </w:rPr>
          <w:fldChar w:fldCharType="begin"/>
        </w:r>
        <w:r w:rsidR="00E052BE">
          <w:rPr>
            <w:noProof/>
            <w:webHidden/>
          </w:rPr>
          <w:instrText xml:space="preserve"> PAGEREF _Toc502827203 \h </w:instrText>
        </w:r>
        <w:r w:rsidR="00E052BE">
          <w:rPr>
            <w:noProof/>
            <w:webHidden/>
          </w:rPr>
        </w:r>
        <w:r w:rsidR="00E052BE">
          <w:rPr>
            <w:noProof/>
            <w:webHidden/>
          </w:rPr>
          <w:fldChar w:fldCharType="separate"/>
        </w:r>
        <w:r w:rsidR="00E052BE">
          <w:rPr>
            <w:noProof/>
            <w:webHidden/>
          </w:rPr>
          <w:t>4</w:t>
        </w:r>
        <w:r w:rsidR="00E052BE">
          <w:rPr>
            <w:noProof/>
            <w:webHidden/>
          </w:rPr>
          <w:fldChar w:fldCharType="end"/>
        </w:r>
      </w:hyperlink>
    </w:p>
    <w:p w14:paraId="7A8B643B" w14:textId="77777777" w:rsidR="00E052BE" w:rsidRDefault="0098185F">
      <w:pPr>
        <w:pStyle w:val="Kazalovsebine2"/>
        <w:tabs>
          <w:tab w:val="left" w:pos="800"/>
          <w:tab w:val="right" w:leader="dot" w:pos="8778"/>
        </w:tabs>
        <w:rPr>
          <w:rFonts w:eastAsiaTheme="minorEastAsia" w:cstheme="minorBidi"/>
          <w:smallCaps w:val="0"/>
          <w:noProof/>
          <w:sz w:val="22"/>
          <w:szCs w:val="22"/>
          <w:lang w:eastAsia="sl-SI"/>
        </w:rPr>
      </w:pPr>
      <w:hyperlink w:anchor="_Toc502827204" w:history="1">
        <w:r w:rsidR="00E052BE" w:rsidRPr="00752167">
          <w:rPr>
            <w:rStyle w:val="Hiperpovezava"/>
            <w:noProof/>
            <w14:scene3d>
              <w14:camera w14:prst="orthographicFront"/>
              <w14:lightRig w14:rig="threePt" w14:dir="t">
                <w14:rot w14:lat="0" w14:lon="0" w14:rev="0"/>
              </w14:lightRig>
            </w14:scene3d>
          </w:rPr>
          <w:t>2.4</w:t>
        </w:r>
        <w:r w:rsidR="00E052BE">
          <w:rPr>
            <w:rFonts w:eastAsiaTheme="minorEastAsia" w:cstheme="minorBidi"/>
            <w:smallCaps w:val="0"/>
            <w:noProof/>
            <w:sz w:val="22"/>
            <w:szCs w:val="22"/>
            <w:lang w:eastAsia="sl-SI"/>
          </w:rPr>
          <w:tab/>
        </w:r>
        <w:r w:rsidR="00E052BE" w:rsidRPr="00752167">
          <w:rPr>
            <w:rStyle w:val="Hiperpovezava"/>
            <w:noProof/>
          </w:rPr>
          <w:t>CELOVITOST PONUDBE in VARIANTNE PONUDBE</w:t>
        </w:r>
        <w:r w:rsidR="00E052BE">
          <w:rPr>
            <w:noProof/>
            <w:webHidden/>
          </w:rPr>
          <w:tab/>
        </w:r>
        <w:r w:rsidR="00E052BE">
          <w:rPr>
            <w:noProof/>
            <w:webHidden/>
          </w:rPr>
          <w:fldChar w:fldCharType="begin"/>
        </w:r>
        <w:r w:rsidR="00E052BE">
          <w:rPr>
            <w:noProof/>
            <w:webHidden/>
          </w:rPr>
          <w:instrText xml:space="preserve"> PAGEREF _Toc502827204 \h </w:instrText>
        </w:r>
        <w:r w:rsidR="00E052BE">
          <w:rPr>
            <w:noProof/>
            <w:webHidden/>
          </w:rPr>
        </w:r>
        <w:r w:rsidR="00E052BE">
          <w:rPr>
            <w:noProof/>
            <w:webHidden/>
          </w:rPr>
          <w:fldChar w:fldCharType="separate"/>
        </w:r>
        <w:r w:rsidR="00E052BE">
          <w:rPr>
            <w:noProof/>
            <w:webHidden/>
          </w:rPr>
          <w:t>4</w:t>
        </w:r>
        <w:r w:rsidR="00E052BE">
          <w:rPr>
            <w:noProof/>
            <w:webHidden/>
          </w:rPr>
          <w:fldChar w:fldCharType="end"/>
        </w:r>
      </w:hyperlink>
    </w:p>
    <w:p w14:paraId="50912365" w14:textId="77777777" w:rsidR="00E052BE" w:rsidRDefault="0098185F">
      <w:pPr>
        <w:pStyle w:val="Kazalovsebine2"/>
        <w:tabs>
          <w:tab w:val="left" w:pos="800"/>
          <w:tab w:val="right" w:leader="dot" w:pos="8778"/>
        </w:tabs>
        <w:rPr>
          <w:rFonts w:eastAsiaTheme="minorEastAsia" w:cstheme="minorBidi"/>
          <w:smallCaps w:val="0"/>
          <w:noProof/>
          <w:sz w:val="22"/>
          <w:szCs w:val="22"/>
          <w:lang w:eastAsia="sl-SI"/>
        </w:rPr>
      </w:pPr>
      <w:hyperlink w:anchor="_Toc502827205" w:history="1">
        <w:r w:rsidR="00E052BE" w:rsidRPr="00752167">
          <w:rPr>
            <w:rStyle w:val="Hiperpovezava"/>
            <w:noProof/>
            <w14:scene3d>
              <w14:camera w14:prst="orthographicFront"/>
              <w14:lightRig w14:rig="threePt" w14:dir="t">
                <w14:rot w14:lat="0" w14:lon="0" w14:rev="0"/>
              </w14:lightRig>
            </w14:scene3d>
          </w:rPr>
          <w:t>2.5</w:t>
        </w:r>
        <w:r w:rsidR="00E052BE">
          <w:rPr>
            <w:rFonts w:eastAsiaTheme="minorEastAsia" w:cstheme="minorBidi"/>
            <w:smallCaps w:val="0"/>
            <w:noProof/>
            <w:sz w:val="22"/>
            <w:szCs w:val="22"/>
            <w:lang w:eastAsia="sl-SI"/>
          </w:rPr>
          <w:tab/>
        </w:r>
        <w:r w:rsidR="00E052BE" w:rsidRPr="00752167">
          <w:rPr>
            <w:rStyle w:val="Hiperpovezava"/>
            <w:noProof/>
          </w:rPr>
          <w:t>PONUDNIK</w:t>
        </w:r>
        <w:r w:rsidR="00E052BE">
          <w:rPr>
            <w:noProof/>
            <w:webHidden/>
          </w:rPr>
          <w:tab/>
        </w:r>
        <w:r w:rsidR="00E052BE">
          <w:rPr>
            <w:noProof/>
            <w:webHidden/>
          </w:rPr>
          <w:fldChar w:fldCharType="begin"/>
        </w:r>
        <w:r w:rsidR="00E052BE">
          <w:rPr>
            <w:noProof/>
            <w:webHidden/>
          </w:rPr>
          <w:instrText xml:space="preserve"> PAGEREF _Toc502827205 \h </w:instrText>
        </w:r>
        <w:r w:rsidR="00E052BE">
          <w:rPr>
            <w:noProof/>
            <w:webHidden/>
          </w:rPr>
        </w:r>
        <w:r w:rsidR="00E052BE">
          <w:rPr>
            <w:noProof/>
            <w:webHidden/>
          </w:rPr>
          <w:fldChar w:fldCharType="separate"/>
        </w:r>
        <w:r w:rsidR="00E052BE">
          <w:rPr>
            <w:noProof/>
            <w:webHidden/>
          </w:rPr>
          <w:t>5</w:t>
        </w:r>
        <w:r w:rsidR="00E052BE">
          <w:rPr>
            <w:noProof/>
            <w:webHidden/>
          </w:rPr>
          <w:fldChar w:fldCharType="end"/>
        </w:r>
      </w:hyperlink>
    </w:p>
    <w:p w14:paraId="6B07AC2F" w14:textId="77777777" w:rsidR="00E052BE" w:rsidRDefault="0098185F">
      <w:pPr>
        <w:pStyle w:val="Kazalovsebine3"/>
        <w:tabs>
          <w:tab w:val="left" w:pos="1200"/>
          <w:tab w:val="right" w:leader="dot" w:pos="8778"/>
        </w:tabs>
        <w:rPr>
          <w:rFonts w:eastAsiaTheme="minorEastAsia" w:cstheme="minorBidi"/>
          <w:i w:val="0"/>
          <w:iCs w:val="0"/>
          <w:noProof/>
          <w:sz w:val="22"/>
          <w:szCs w:val="22"/>
          <w:lang w:eastAsia="sl-SI"/>
        </w:rPr>
      </w:pPr>
      <w:hyperlink w:anchor="_Toc502827206" w:history="1">
        <w:r w:rsidR="00E052BE" w:rsidRPr="00752167">
          <w:rPr>
            <w:rStyle w:val="Hiperpovezava"/>
            <w:noProof/>
          </w:rPr>
          <w:t>2.5.1</w:t>
        </w:r>
        <w:r w:rsidR="00E052BE">
          <w:rPr>
            <w:rFonts w:eastAsiaTheme="minorEastAsia" w:cstheme="minorBidi"/>
            <w:i w:val="0"/>
            <w:iCs w:val="0"/>
            <w:noProof/>
            <w:sz w:val="22"/>
            <w:szCs w:val="22"/>
            <w:lang w:eastAsia="sl-SI"/>
          </w:rPr>
          <w:tab/>
        </w:r>
        <w:r w:rsidR="00E052BE" w:rsidRPr="00752167">
          <w:rPr>
            <w:rStyle w:val="Hiperpovezava"/>
            <w:noProof/>
          </w:rPr>
          <w:t>SAMOSTOJNA PONUDBA</w:t>
        </w:r>
        <w:r w:rsidR="00E052BE">
          <w:rPr>
            <w:noProof/>
            <w:webHidden/>
          </w:rPr>
          <w:tab/>
        </w:r>
        <w:r w:rsidR="00E052BE">
          <w:rPr>
            <w:noProof/>
            <w:webHidden/>
          </w:rPr>
          <w:fldChar w:fldCharType="begin"/>
        </w:r>
        <w:r w:rsidR="00E052BE">
          <w:rPr>
            <w:noProof/>
            <w:webHidden/>
          </w:rPr>
          <w:instrText xml:space="preserve"> PAGEREF _Toc502827206 \h </w:instrText>
        </w:r>
        <w:r w:rsidR="00E052BE">
          <w:rPr>
            <w:noProof/>
            <w:webHidden/>
          </w:rPr>
        </w:r>
        <w:r w:rsidR="00E052BE">
          <w:rPr>
            <w:noProof/>
            <w:webHidden/>
          </w:rPr>
          <w:fldChar w:fldCharType="separate"/>
        </w:r>
        <w:r w:rsidR="00E052BE">
          <w:rPr>
            <w:noProof/>
            <w:webHidden/>
          </w:rPr>
          <w:t>5</w:t>
        </w:r>
        <w:r w:rsidR="00E052BE">
          <w:rPr>
            <w:noProof/>
            <w:webHidden/>
          </w:rPr>
          <w:fldChar w:fldCharType="end"/>
        </w:r>
      </w:hyperlink>
    </w:p>
    <w:p w14:paraId="206586C1" w14:textId="77777777" w:rsidR="00E052BE" w:rsidRDefault="0098185F">
      <w:pPr>
        <w:pStyle w:val="Kazalovsebine3"/>
        <w:tabs>
          <w:tab w:val="left" w:pos="1200"/>
          <w:tab w:val="right" w:leader="dot" w:pos="8778"/>
        </w:tabs>
        <w:rPr>
          <w:rFonts w:eastAsiaTheme="minorEastAsia" w:cstheme="minorBidi"/>
          <w:i w:val="0"/>
          <w:iCs w:val="0"/>
          <w:noProof/>
          <w:sz w:val="22"/>
          <w:szCs w:val="22"/>
          <w:lang w:eastAsia="sl-SI"/>
        </w:rPr>
      </w:pPr>
      <w:hyperlink w:anchor="_Toc502827207" w:history="1">
        <w:r w:rsidR="00E052BE" w:rsidRPr="00752167">
          <w:rPr>
            <w:rStyle w:val="Hiperpovezava"/>
            <w:noProof/>
          </w:rPr>
          <w:t>2.5.2</w:t>
        </w:r>
        <w:r w:rsidR="00E052BE">
          <w:rPr>
            <w:rFonts w:eastAsiaTheme="minorEastAsia" w:cstheme="minorBidi"/>
            <w:i w:val="0"/>
            <w:iCs w:val="0"/>
            <w:noProof/>
            <w:sz w:val="22"/>
            <w:szCs w:val="22"/>
            <w:lang w:eastAsia="sl-SI"/>
          </w:rPr>
          <w:tab/>
        </w:r>
        <w:r w:rsidR="00E052BE" w:rsidRPr="00752167">
          <w:rPr>
            <w:rStyle w:val="Hiperpovezava"/>
            <w:noProof/>
          </w:rPr>
          <w:t>SKUPNA PONUDBA</w:t>
        </w:r>
        <w:r w:rsidR="00E052BE">
          <w:rPr>
            <w:noProof/>
            <w:webHidden/>
          </w:rPr>
          <w:tab/>
        </w:r>
        <w:r w:rsidR="00E052BE">
          <w:rPr>
            <w:noProof/>
            <w:webHidden/>
          </w:rPr>
          <w:fldChar w:fldCharType="begin"/>
        </w:r>
        <w:r w:rsidR="00E052BE">
          <w:rPr>
            <w:noProof/>
            <w:webHidden/>
          </w:rPr>
          <w:instrText xml:space="preserve"> PAGEREF _Toc502827207 \h </w:instrText>
        </w:r>
        <w:r w:rsidR="00E052BE">
          <w:rPr>
            <w:noProof/>
            <w:webHidden/>
          </w:rPr>
        </w:r>
        <w:r w:rsidR="00E052BE">
          <w:rPr>
            <w:noProof/>
            <w:webHidden/>
          </w:rPr>
          <w:fldChar w:fldCharType="separate"/>
        </w:r>
        <w:r w:rsidR="00E052BE">
          <w:rPr>
            <w:noProof/>
            <w:webHidden/>
          </w:rPr>
          <w:t>5</w:t>
        </w:r>
        <w:r w:rsidR="00E052BE">
          <w:rPr>
            <w:noProof/>
            <w:webHidden/>
          </w:rPr>
          <w:fldChar w:fldCharType="end"/>
        </w:r>
      </w:hyperlink>
    </w:p>
    <w:p w14:paraId="71EF615E" w14:textId="77777777" w:rsidR="00E052BE" w:rsidRDefault="0098185F">
      <w:pPr>
        <w:pStyle w:val="Kazalovsebine3"/>
        <w:tabs>
          <w:tab w:val="left" w:pos="1200"/>
          <w:tab w:val="right" w:leader="dot" w:pos="8778"/>
        </w:tabs>
        <w:rPr>
          <w:rFonts w:eastAsiaTheme="minorEastAsia" w:cstheme="minorBidi"/>
          <w:i w:val="0"/>
          <w:iCs w:val="0"/>
          <w:noProof/>
          <w:sz w:val="22"/>
          <w:szCs w:val="22"/>
          <w:lang w:eastAsia="sl-SI"/>
        </w:rPr>
      </w:pPr>
      <w:hyperlink w:anchor="_Toc502827208" w:history="1">
        <w:r w:rsidR="00E052BE" w:rsidRPr="00752167">
          <w:rPr>
            <w:rStyle w:val="Hiperpovezava"/>
            <w:noProof/>
          </w:rPr>
          <w:t>2.5.3</w:t>
        </w:r>
        <w:r w:rsidR="00E052BE">
          <w:rPr>
            <w:rFonts w:eastAsiaTheme="minorEastAsia" w:cstheme="minorBidi"/>
            <w:i w:val="0"/>
            <w:iCs w:val="0"/>
            <w:noProof/>
            <w:sz w:val="22"/>
            <w:szCs w:val="22"/>
            <w:lang w:eastAsia="sl-SI"/>
          </w:rPr>
          <w:tab/>
        </w:r>
        <w:r w:rsidR="00E052BE" w:rsidRPr="00752167">
          <w:rPr>
            <w:rStyle w:val="Hiperpovezava"/>
            <w:noProof/>
          </w:rPr>
          <w:t>PONUDBA S PODIZVAJALCI</w:t>
        </w:r>
        <w:r w:rsidR="00E052BE">
          <w:rPr>
            <w:noProof/>
            <w:webHidden/>
          </w:rPr>
          <w:tab/>
        </w:r>
        <w:r w:rsidR="00E052BE">
          <w:rPr>
            <w:noProof/>
            <w:webHidden/>
          </w:rPr>
          <w:fldChar w:fldCharType="begin"/>
        </w:r>
        <w:r w:rsidR="00E052BE">
          <w:rPr>
            <w:noProof/>
            <w:webHidden/>
          </w:rPr>
          <w:instrText xml:space="preserve"> PAGEREF _Toc502827208 \h </w:instrText>
        </w:r>
        <w:r w:rsidR="00E052BE">
          <w:rPr>
            <w:noProof/>
            <w:webHidden/>
          </w:rPr>
        </w:r>
        <w:r w:rsidR="00E052BE">
          <w:rPr>
            <w:noProof/>
            <w:webHidden/>
          </w:rPr>
          <w:fldChar w:fldCharType="separate"/>
        </w:r>
        <w:r w:rsidR="00E052BE">
          <w:rPr>
            <w:noProof/>
            <w:webHidden/>
          </w:rPr>
          <w:t>5</w:t>
        </w:r>
        <w:r w:rsidR="00E052BE">
          <w:rPr>
            <w:noProof/>
            <w:webHidden/>
          </w:rPr>
          <w:fldChar w:fldCharType="end"/>
        </w:r>
      </w:hyperlink>
    </w:p>
    <w:p w14:paraId="07774964" w14:textId="77777777" w:rsidR="00E052BE" w:rsidRDefault="0098185F">
      <w:pPr>
        <w:pStyle w:val="Kazalovsebine2"/>
        <w:tabs>
          <w:tab w:val="left" w:pos="800"/>
          <w:tab w:val="right" w:leader="dot" w:pos="8778"/>
        </w:tabs>
        <w:rPr>
          <w:rFonts w:eastAsiaTheme="minorEastAsia" w:cstheme="minorBidi"/>
          <w:smallCaps w:val="0"/>
          <w:noProof/>
          <w:sz w:val="22"/>
          <w:szCs w:val="22"/>
          <w:lang w:eastAsia="sl-SI"/>
        </w:rPr>
      </w:pPr>
      <w:hyperlink w:anchor="_Toc502827209" w:history="1">
        <w:r w:rsidR="00E052BE" w:rsidRPr="00752167">
          <w:rPr>
            <w:rStyle w:val="Hiperpovezava"/>
            <w:noProof/>
            <w14:scene3d>
              <w14:camera w14:prst="orthographicFront"/>
              <w14:lightRig w14:rig="threePt" w14:dir="t">
                <w14:rot w14:lat="0" w14:lon="0" w14:rev="0"/>
              </w14:lightRig>
            </w14:scene3d>
          </w:rPr>
          <w:t>2.6</w:t>
        </w:r>
        <w:r w:rsidR="00E052BE">
          <w:rPr>
            <w:rFonts w:eastAsiaTheme="minorEastAsia" w:cstheme="minorBidi"/>
            <w:smallCaps w:val="0"/>
            <w:noProof/>
            <w:sz w:val="22"/>
            <w:szCs w:val="22"/>
            <w:lang w:eastAsia="sl-SI"/>
          </w:rPr>
          <w:tab/>
        </w:r>
        <w:r w:rsidR="00E052BE" w:rsidRPr="00752167">
          <w:rPr>
            <w:rStyle w:val="Hiperpovezava"/>
            <w:noProof/>
          </w:rPr>
          <w:t>MERILO ZA IZBIRO</w:t>
        </w:r>
        <w:r w:rsidR="00E052BE">
          <w:rPr>
            <w:noProof/>
            <w:webHidden/>
          </w:rPr>
          <w:tab/>
        </w:r>
        <w:r w:rsidR="00E052BE">
          <w:rPr>
            <w:noProof/>
            <w:webHidden/>
          </w:rPr>
          <w:fldChar w:fldCharType="begin"/>
        </w:r>
        <w:r w:rsidR="00E052BE">
          <w:rPr>
            <w:noProof/>
            <w:webHidden/>
          </w:rPr>
          <w:instrText xml:space="preserve"> PAGEREF _Toc502827209 \h </w:instrText>
        </w:r>
        <w:r w:rsidR="00E052BE">
          <w:rPr>
            <w:noProof/>
            <w:webHidden/>
          </w:rPr>
        </w:r>
        <w:r w:rsidR="00E052BE">
          <w:rPr>
            <w:noProof/>
            <w:webHidden/>
          </w:rPr>
          <w:fldChar w:fldCharType="separate"/>
        </w:r>
        <w:r w:rsidR="00E052BE">
          <w:rPr>
            <w:noProof/>
            <w:webHidden/>
          </w:rPr>
          <w:t>6</w:t>
        </w:r>
        <w:r w:rsidR="00E052BE">
          <w:rPr>
            <w:noProof/>
            <w:webHidden/>
          </w:rPr>
          <w:fldChar w:fldCharType="end"/>
        </w:r>
      </w:hyperlink>
    </w:p>
    <w:p w14:paraId="064726B9" w14:textId="77777777" w:rsidR="00E052BE" w:rsidRDefault="0098185F">
      <w:pPr>
        <w:pStyle w:val="Kazalovsebine2"/>
        <w:tabs>
          <w:tab w:val="left" w:pos="800"/>
          <w:tab w:val="right" w:leader="dot" w:pos="8778"/>
        </w:tabs>
        <w:rPr>
          <w:rFonts w:eastAsiaTheme="minorEastAsia" w:cstheme="minorBidi"/>
          <w:smallCaps w:val="0"/>
          <w:noProof/>
          <w:sz w:val="22"/>
          <w:szCs w:val="22"/>
          <w:lang w:eastAsia="sl-SI"/>
        </w:rPr>
      </w:pPr>
      <w:hyperlink w:anchor="_Toc502827210" w:history="1">
        <w:r w:rsidR="00E052BE" w:rsidRPr="00752167">
          <w:rPr>
            <w:rStyle w:val="Hiperpovezava"/>
            <w:noProof/>
            <w14:scene3d>
              <w14:camera w14:prst="orthographicFront"/>
              <w14:lightRig w14:rig="threePt" w14:dir="t">
                <w14:rot w14:lat="0" w14:lon="0" w14:rev="0"/>
              </w14:lightRig>
            </w14:scene3d>
          </w:rPr>
          <w:t>2.7</w:t>
        </w:r>
        <w:r w:rsidR="00E052BE">
          <w:rPr>
            <w:rFonts w:eastAsiaTheme="minorEastAsia" w:cstheme="minorBidi"/>
            <w:smallCaps w:val="0"/>
            <w:noProof/>
            <w:sz w:val="22"/>
            <w:szCs w:val="22"/>
            <w:lang w:eastAsia="sl-SI"/>
          </w:rPr>
          <w:tab/>
        </w:r>
        <w:r w:rsidR="00E052BE" w:rsidRPr="00752167">
          <w:rPr>
            <w:rStyle w:val="Hiperpovezava"/>
            <w:noProof/>
          </w:rPr>
          <w:t>POJASNILA IN SPREMEMBE DOKUMENTACIJE V ZVEZI Z ODDAJO JAVNEGA NAROČILA TER ROK ZA POSTAVITEV VPRAŠANJ</w:t>
        </w:r>
        <w:r w:rsidR="00E052BE">
          <w:rPr>
            <w:noProof/>
            <w:webHidden/>
          </w:rPr>
          <w:tab/>
        </w:r>
        <w:r w:rsidR="00E052BE">
          <w:rPr>
            <w:noProof/>
            <w:webHidden/>
          </w:rPr>
          <w:fldChar w:fldCharType="begin"/>
        </w:r>
        <w:r w:rsidR="00E052BE">
          <w:rPr>
            <w:noProof/>
            <w:webHidden/>
          </w:rPr>
          <w:instrText xml:space="preserve"> PAGEREF _Toc502827210 \h </w:instrText>
        </w:r>
        <w:r w:rsidR="00E052BE">
          <w:rPr>
            <w:noProof/>
            <w:webHidden/>
          </w:rPr>
        </w:r>
        <w:r w:rsidR="00E052BE">
          <w:rPr>
            <w:noProof/>
            <w:webHidden/>
          </w:rPr>
          <w:fldChar w:fldCharType="separate"/>
        </w:r>
        <w:r w:rsidR="00E052BE">
          <w:rPr>
            <w:noProof/>
            <w:webHidden/>
          </w:rPr>
          <w:t>6</w:t>
        </w:r>
        <w:r w:rsidR="00E052BE">
          <w:rPr>
            <w:noProof/>
            <w:webHidden/>
          </w:rPr>
          <w:fldChar w:fldCharType="end"/>
        </w:r>
      </w:hyperlink>
    </w:p>
    <w:p w14:paraId="72A52CD1" w14:textId="77777777" w:rsidR="00E052BE" w:rsidRDefault="0098185F">
      <w:pPr>
        <w:pStyle w:val="Kazalovsebine2"/>
        <w:tabs>
          <w:tab w:val="left" w:pos="800"/>
          <w:tab w:val="right" w:leader="dot" w:pos="8778"/>
        </w:tabs>
        <w:rPr>
          <w:rFonts w:eastAsiaTheme="minorEastAsia" w:cstheme="minorBidi"/>
          <w:smallCaps w:val="0"/>
          <w:noProof/>
          <w:sz w:val="22"/>
          <w:szCs w:val="22"/>
          <w:lang w:eastAsia="sl-SI"/>
        </w:rPr>
      </w:pPr>
      <w:hyperlink w:anchor="_Toc502827211" w:history="1">
        <w:r w:rsidR="00E052BE" w:rsidRPr="00752167">
          <w:rPr>
            <w:rStyle w:val="Hiperpovezava"/>
            <w:noProof/>
            <w14:scene3d>
              <w14:camera w14:prst="orthographicFront"/>
              <w14:lightRig w14:rig="threePt" w14:dir="t">
                <w14:rot w14:lat="0" w14:lon="0" w14:rev="0"/>
              </w14:lightRig>
            </w14:scene3d>
          </w:rPr>
          <w:t>2.8</w:t>
        </w:r>
        <w:r w:rsidR="00E052BE">
          <w:rPr>
            <w:rFonts w:eastAsiaTheme="minorEastAsia" w:cstheme="minorBidi"/>
            <w:smallCaps w:val="0"/>
            <w:noProof/>
            <w:sz w:val="22"/>
            <w:szCs w:val="22"/>
            <w:lang w:eastAsia="sl-SI"/>
          </w:rPr>
          <w:tab/>
        </w:r>
        <w:r w:rsidR="00E052BE" w:rsidRPr="00752167">
          <w:rPr>
            <w:rStyle w:val="Hiperpovezava"/>
            <w:noProof/>
          </w:rPr>
          <w:t>OGLED</w:t>
        </w:r>
        <w:r w:rsidR="00E052BE">
          <w:rPr>
            <w:noProof/>
            <w:webHidden/>
          </w:rPr>
          <w:tab/>
        </w:r>
        <w:r w:rsidR="00E052BE">
          <w:rPr>
            <w:noProof/>
            <w:webHidden/>
          </w:rPr>
          <w:fldChar w:fldCharType="begin"/>
        </w:r>
        <w:r w:rsidR="00E052BE">
          <w:rPr>
            <w:noProof/>
            <w:webHidden/>
          </w:rPr>
          <w:instrText xml:space="preserve"> PAGEREF _Toc502827211 \h </w:instrText>
        </w:r>
        <w:r w:rsidR="00E052BE">
          <w:rPr>
            <w:noProof/>
            <w:webHidden/>
          </w:rPr>
        </w:r>
        <w:r w:rsidR="00E052BE">
          <w:rPr>
            <w:noProof/>
            <w:webHidden/>
          </w:rPr>
          <w:fldChar w:fldCharType="separate"/>
        </w:r>
        <w:r w:rsidR="00E052BE">
          <w:rPr>
            <w:noProof/>
            <w:webHidden/>
          </w:rPr>
          <w:t>6</w:t>
        </w:r>
        <w:r w:rsidR="00E052BE">
          <w:rPr>
            <w:noProof/>
            <w:webHidden/>
          </w:rPr>
          <w:fldChar w:fldCharType="end"/>
        </w:r>
      </w:hyperlink>
    </w:p>
    <w:p w14:paraId="45B5552C" w14:textId="77777777" w:rsidR="00E052BE" w:rsidRDefault="0098185F">
      <w:pPr>
        <w:pStyle w:val="Kazalovsebine2"/>
        <w:tabs>
          <w:tab w:val="left" w:pos="800"/>
          <w:tab w:val="right" w:leader="dot" w:pos="8778"/>
        </w:tabs>
        <w:rPr>
          <w:rFonts w:eastAsiaTheme="minorEastAsia" w:cstheme="minorBidi"/>
          <w:smallCaps w:val="0"/>
          <w:noProof/>
          <w:sz w:val="22"/>
          <w:szCs w:val="22"/>
          <w:lang w:eastAsia="sl-SI"/>
        </w:rPr>
      </w:pPr>
      <w:hyperlink w:anchor="_Toc502827212" w:history="1">
        <w:r w:rsidR="00E052BE" w:rsidRPr="00752167">
          <w:rPr>
            <w:rStyle w:val="Hiperpovezava"/>
            <w:noProof/>
            <w14:scene3d>
              <w14:camera w14:prst="orthographicFront"/>
              <w14:lightRig w14:rig="threePt" w14:dir="t">
                <w14:rot w14:lat="0" w14:lon="0" w14:rev="0"/>
              </w14:lightRig>
            </w14:scene3d>
          </w:rPr>
          <w:t>2.9</w:t>
        </w:r>
        <w:r w:rsidR="00E052BE">
          <w:rPr>
            <w:rFonts w:eastAsiaTheme="minorEastAsia" w:cstheme="minorBidi"/>
            <w:smallCaps w:val="0"/>
            <w:noProof/>
            <w:sz w:val="22"/>
            <w:szCs w:val="22"/>
            <w:lang w:eastAsia="sl-SI"/>
          </w:rPr>
          <w:tab/>
        </w:r>
        <w:r w:rsidR="00E052BE" w:rsidRPr="00752167">
          <w:rPr>
            <w:rStyle w:val="Hiperpovezava"/>
            <w:noProof/>
          </w:rPr>
          <w:t>JEZIK IN OBLIKA PONUDBE</w:t>
        </w:r>
        <w:r w:rsidR="00E052BE">
          <w:rPr>
            <w:noProof/>
            <w:webHidden/>
          </w:rPr>
          <w:tab/>
        </w:r>
        <w:r w:rsidR="00E052BE">
          <w:rPr>
            <w:noProof/>
            <w:webHidden/>
          </w:rPr>
          <w:fldChar w:fldCharType="begin"/>
        </w:r>
        <w:r w:rsidR="00E052BE">
          <w:rPr>
            <w:noProof/>
            <w:webHidden/>
          </w:rPr>
          <w:instrText xml:space="preserve"> PAGEREF _Toc502827212 \h </w:instrText>
        </w:r>
        <w:r w:rsidR="00E052BE">
          <w:rPr>
            <w:noProof/>
            <w:webHidden/>
          </w:rPr>
        </w:r>
        <w:r w:rsidR="00E052BE">
          <w:rPr>
            <w:noProof/>
            <w:webHidden/>
          </w:rPr>
          <w:fldChar w:fldCharType="separate"/>
        </w:r>
        <w:r w:rsidR="00E052BE">
          <w:rPr>
            <w:noProof/>
            <w:webHidden/>
          </w:rPr>
          <w:t>6</w:t>
        </w:r>
        <w:r w:rsidR="00E052BE">
          <w:rPr>
            <w:noProof/>
            <w:webHidden/>
          </w:rPr>
          <w:fldChar w:fldCharType="end"/>
        </w:r>
      </w:hyperlink>
    </w:p>
    <w:p w14:paraId="58914D94" w14:textId="77777777" w:rsidR="00E052BE" w:rsidRDefault="0098185F">
      <w:pPr>
        <w:pStyle w:val="Kazalovsebine2"/>
        <w:tabs>
          <w:tab w:val="left" w:pos="800"/>
          <w:tab w:val="right" w:leader="dot" w:pos="8778"/>
        </w:tabs>
        <w:rPr>
          <w:rFonts w:eastAsiaTheme="minorEastAsia" w:cstheme="minorBidi"/>
          <w:smallCaps w:val="0"/>
          <w:noProof/>
          <w:sz w:val="22"/>
          <w:szCs w:val="22"/>
          <w:lang w:eastAsia="sl-SI"/>
        </w:rPr>
      </w:pPr>
      <w:hyperlink w:anchor="_Toc502827213" w:history="1">
        <w:r w:rsidR="00E052BE" w:rsidRPr="00752167">
          <w:rPr>
            <w:rStyle w:val="Hiperpovezava"/>
            <w:noProof/>
            <w14:scene3d>
              <w14:camera w14:prst="orthographicFront"/>
              <w14:lightRig w14:rig="threePt" w14:dir="t">
                <w14:rot w14:lat="0" w14:lon="0" w14:rev="0"/>
              </w14:lightRig>
            </w14:scene3d>
          </w:rPr>
          <w:t>2.10</w:t>
        </w:r>
        <w:r w:rsidR="00E052BE">
          <w:rPr>
            <w:rFonts w:eastAsiaTheme="minorEastAsia" w:cstheme="minorBidi"/>
            <w:smallCaps w:val="0"/>
            <w:noProof/>
            <w:sz w:val="22"/>
            <w:szCs w:val="22"/>
            <w:lang w:eastAsia="sl-SI"/>
          </w:rPr>
          <w:tab/>
        </w:r>
        <w:r w:rsidR="00E052BE" w:rsidRPr="00752167">
          <w:rPr>
            <w:rStyle w:val="Hiperpovezava"/>
            <w:caps/>
            <w:noProof/>
          </w:rPr>
          <w:t>Stroški priprave ponudbe in veljavnost ponudbe</w:t>
        </w:r>
        <w:r w:rsidR="00E052BE">
          <w:rPr>
            <w:noProof/>
            <w:webHidden/>
          </w:rPr>
          <w:tab/>
        </w:r>
        <w:r w:rsidR="00E052BE">
          <w:rPr>
            <w:noProof/>
            <w:webHidden/>
          </w:rPr>
          <w:fldChar w:fldCharType="begin"/>
        </w:r>
        <w:r w:rsidR="00E052BE">
          <w:rPr>
            <w:noProof/>
            <w:webHidden/>
          </w:rPr>
          <w:instrText xml:space="preserve"> PAGEREF _Toc502827213 \h </w:instrText>
        </w:r>
        <w:r w:rsidR="00E052BE">
          <w:rPr>
            <w:noProof/>
            <w:webHidden/>
          </w:rPr>
        </w:r>
        <w:r w:rsidR="00E052BE">
          <w:rPr>
            <w:noProof/>
            <w:webHidden/>
          </w:rPr>
          <w:fldChar w:fldCharType="separate"/>
        </w:r>
        <w:r w:rsidR="00E052BE">
          <w:rPr>
            <w:noProof/>
            <w:webHidden/>
          </w:rPr>
          <w:t>6</w:t>
        </w:r>
        <w:r w:rsidR="00E052BE">
          <w:rPr>
            <w:noProof/>
            <w:webHidden/>
          </w:rPr>
          <w:fldChar w:fldCharType="end"/>
        </w:r>
      </w:hyperlink>
    </w:p>
    <w:p w14:paraId="595A0360" w14:textId="77777777" w:rsidR="00E052BE" w:rsidRDefault="0098185F">
      <w:pPr>
        <w:pStyle w:val="Kazalovsebine2"/>
        <w:tabs>
          <w:tab w:val="left" w:pos="800"/>
          <w:tab w:val="right" w:leader="dot" w:pos="8778"/>
        </w:tabs>
        <w:rPr>
          <w:rFonts w:eastAsiaTheme="minorEastAsia" w:cstheme="minorBidi"/>
          <w:smallCaps w:val="0"/>
          <w:noProof/>
          <w:sz w:val="22"/>
          <w:szCs w:val="22"/>
          <w:lang w:eastAsia="sl-SI"/>
        </w:rPr>
      </w:pPr>
      <w:hyperlink w:anchor="_Toc502827214" w:history="1">
        <w:r w:rsidR="00E052BE" w:rsidRPr="00752167">
          <w:rPr>
            <w:rStyle w:val="Hiperpovezava"/>
            <w:noProof/>
            <w14:scene3d>
              <w14:camera w14:prst="orthographicFront"/>
              <w14:lightRig w14:rig="threePt" w14:dir="t">
                <w14:rot w14:lat="0" w14:lon="0" w14:rev="0"/>
              </w14:lightRig>
            </w14:scene3d>
          </w:rPr>
          <w:t>2.11</w:t>
        </w:r>
        <w:r w:rsidR="00E052BE">
          <w:rPr>
            <w:rFonts w:eastAsiaTheme="minorEastAsia" w:cstheme="minorBidi"/>
            <w:smallCaps w:val="0"/>
            <w:noProof/>
            <w:sz w:val="22"/>
            <w:szCs w:val="22"/>
            <w:lang w:eastAsia="sl-SI"/>
          </w:rPr>
          <w:tab/>
        </w:r>
        <w:r w:rsidR="00E052BE" w:rsidRPr="00752167">
          <w:rPr>
            <w:rStyle w:val="Hiperpovezava"/>
            <w:noProof/>
          </w:rPr>
          <w:t>MESTO IN ROK ODDAJE PONUDB</w:t>
        </w:r>
        <w:r w:rsidR="00E052BE">
          <w:rPr>
            <w:noProof/>
            <w:webHidden/>
          </w:rPr>
          <w:tab/>
        </w:r>
        <w:r w:rsidR="00E052BE">
          <w:rPr>
            <w:noProof/>
            <w:webHidden/>
          </w:rPr>
          <w:fldChar w:fldCharType="begin"/>
        </w:r>
        <w:r w:rsidR="00E052BE">
          <w:rPr>
            <w:noProof/>
            <w:webHidden/>
          </w:rPr>
          <w:instrText xml:space="preserve"> PAGEREF _Toc502827214 \h </w:instrText>
        </w:r>
        <w:r w:rsidR="00E052BE">
          <w:rPr>
            <w:noProof/>
            <w:webHidden/>
          </w:rPr>
        </w:r>
        <w:r w:rsidR="00E052BE">
          <w:rPr>
            <w:noProof/>
            <w:webHidden/>
          </w:rPr>
          <w:fldChar w:fldCharType="separate"/>
        </w:r>
        <w:r w:rsidR="00E052BE">
          <w:rPr>
            <w:noProof/>
            <w:webHidden/>
          </w:rPr>
          <w:t>7</w:t>
        </w:r>
        <w:r w:rsidR="00E052BE">
          <w:rPr>
            <w:noProof/>
            <w:webHidden/>
          </w:rPr>
          <w:fldChar w:fldCharType="end"/>
        </w:r>
      </w:hyperlink>
    </w:p>
    <w:p w14:paraId="6D406731" w14:textId="77777777" w:rsidR="00E052BE" w:rsidRDefault="0098185F">
      <w:pPr>
        <w:pStyle w:val="Kazalovsebine2"/>
        <w:tabs>
          <w:tab w:val="left" w:pos="800"/>
          <w:tab w:val="right" w:leader="dot" w:pos="8778"/>
        </w:tabs>
        <w:rPr>
          <w:rFonts w:eastAsiaTheme="minorEastAsia" w:cstheme="minorBidi"/>
          <w:smallCaps w:val="0"/>
          <w:noProof/>
          <w:sz w:val="22"/>
          <w:szCs w:val="22"/>
          <w:lang w:eastAsia="sl-SI"/>
        </w:rPr>
      </w:pPr>
      <w:hyperlink w:anchor="_Toc502827215" w:history="1">
        <w:r w:rsidR="00E052BE" w:rsidRPr="00752167">
          <w:rPr>
            <w:rStyle w:val="Hiperpovezava"/>
            <w:noProof/>
            <w14:scene3d>
              <w14:camera w14:prst="orthographicFront"/>
              <w14:lightRig w14:rig="threePt" w14:dir="t">
                <w14:rot w14:lat="0" w14:lon="0" w14:rev="0"/>
              </w14:lightRig>
            </w14:scene3d>
          </w:rPr>
          <w:t>2.12</w:t>
        </w:r>
        <w:r w:rsidR="00E052BE">
          <w:rPr>
            <w:rFonts w:eastAsiaTheme="minorEastAsia" w:cstheme="minorBidi"/>
            <w:smallCaps w:val="0"/>
            <w:noProof/>
            <w:sz w:val="22"/>
            <w:szCs w:val="22"/>
            <w:lang w:eastAsia="sl-SI"/>
          </w:rPr>
          <w:tab/>
        </w:r>
        <w:r w:rsidR="00E052BE" w:rsidRPr="00752167">
          <w:rPr>
            <w:rStyle w:val="Hiperpovezava"/>
            <w:noProof/>
          </w:rPr>
          <w:t>UMIK, SPREMEMBA ALI DOPOLNITEV PONUDBE</w:t>
        </w:r>
        <w:r w:rsidR="00E052BE">
          <w:rPr>
            <w:noProof/>
            <w:webHidden/>
          </w:rPr>
          <w:tab/>
        </w:r>
        <w:r w:rsidR="00E052BE">
          <w:rPr>
            <w:noProof/>
            <w:webHidden/>
          </w:rPr>
          <w:fldChar w:fldCharType="begin"/>
        </w:r>
        <w:r w:rsidR="00E052BE">
          <w:rPr>
            <w:noProof/>
            <w:webHidden/>
          </w:rPr>
          <w:instrText xml:space="preserve"> PAGEREF _Toc502827215 \h </w:instrText>
        </w:r>
        <w:r w:rsidR="00E052BE">
          <w:rPr>
            <w:noProof/>
            <w:webHidden/>
          </w:rPr>
        </w:r>
        <w:r w:rsidR="00E052BE">
          <w:rPr>
            <w:noProof/>
            <w:webHidden/>
          </w:rPr>
          <w:fldChar w:fldCharType="separate"/>
        </w:r>
        <w:r w:rsidR="00E052BE">
          <w:rPr>
            <w:noProof/>
            <w:webHidden/>
          </w:rPr>
          <w:t>7</w:t>
        </w:r>
        <w:r w:rsidR="00E052BE">
          <w:rPr>
            <w:noProof/>
            <w:webHidden/>
          </w:rPr>
          <w:fldChar w:fldCharType="end"/>
        </w:r>
      </w:hyperlink>
    </w:p>
    <w:p w14:paraId="5AC3C387" w14:textId="77777777" w:rsidR="00E052BE" w:rsidRDefault="0098185F">
      <w:pPr>
        <w:pStyle w:val="Kazalovsebine2"/>
        <w:tabs>
          <w:tab w:val="left" w:pos="800"/>
          <w:tab w:val="right" w:leader="dot" w:pos="8778"/>
        </w:tabs>
        <w:rPr>
          <w:rFonts w:eastAsiaTheme="minorEastAsia" w:cstheme="minorBidi"/>
          <w:smallCaps w:val="0"/>
          <w:noProof/>
          <w:sz w:val="22"/>
          <w:szCs w:val="22"/>
          <w:lang w:eastAsia="sl-SI"/>
        </w:rPr>
      </w:pPr>
      <w:hyperlink w:anchor="_Toc502827216" w:history="1">
        <w:r w:rsidR="00E052BE" w:rsidRPr="00752167">
          <w:rPr>
            <w:rStyle w:val="Hiperpovezava"/>
            <w:noProof/>
            <w14:scene3d>
              <w14:camera w14:prst="orthographicFront"/>
              <w14:lightRig w14:rig="threePt" w14:dir="t">
                <w14:rot w14:lat="0" w14:lon="0" w14:rev="0"/>
              </w14:lightRig>
            </w14:scene3d>
          </w:rPr>
          <w:t>2.13</w:t>
        </w:r>
        <w:r w:rsidR="00E052BE">
          <w:rPr>
            <w:rFonts w:eastAsiaTheme="minorEastAsia" w:cstheme="minorBidi"/>
            <w:smallCaps w:val="0"/>
            <w:noProof/>
            <w:sz w:val="22"/>
            <w:szCs w:val="22"/>
            <w:lang w:eastAsia="sl-SI"/>
          </w:rPr>
          <w:tab/>
        </w:r>
        <w:r w:rsidR="00E052BE" w:rsidRPr="00752167">
          <w:rPr>
            <w:rStyle w:val="Hiperpovezava"/>
            <w:noProof/>
          </w:rPr>
          <w:t>ODPIRANJE PONUDB</w:t>
        </w:r>
        <w:r w:rsidR="00E052BE">
          <w:rPr>
            <w:noProof/>
            <w:webHidden/>
          </w:rPr>
          <w:tab/>
        </w:r>
        <w:r w:rsidR="00E052BE">
          <w:rPr>
            <w:noProof/>
            <w:webHidden/>
          </w:rPr>
          <w:fldChar w:fldCharType="begin"/>
        </w:r>
        <w:r w:rsidR="00E052BE">
          <w:rPr>
            <w:noProof/>
            <w:webHidden/>
          </w:rPr>
          <w:instrText xml:space="preserve"> PAGEREF _Toc502827216 \h </w:instrText>
        </w:r>
        <w:r w:rsidR="00E052BE">
          <w:rPr>
            <w:noProof/>
            <w:webHidden/>
          </w:rPr>
        </w:r>
        <w:r w:rsidR="00E052BE">
          <w:rPr>
            <w:noProof/>
            <w:webHidden/>
          </w:rPr>
          <w:fldChar w:fldCharType="separate"/>
        </w:r>
        <w:r w:rsidR="00E052BE">
          <w:rPr>
            <w:noProof/>
            <w:webHidden/>
          </w:rPr>
          <w:t>7</w:t>
        </w:r>
        <w:r w:rsidR="00E052BE">
          <w:rPr>
            <w:noProof/>
            <w:webHidden/>
          </w:rPr>
          <w:fldChar w:fldCharType="end"/>
        </w:r>
      </w:hyperlink>
    </w:p>
    <w:p w14:paraId="2330EE48" w14:textId="77777777" w:rsidR="00E052BE" w:rsidRDefault="0098185F">
      <w:pPr>
        <w:pStyle w:val="Kazalovsebine2"/>
        <w:tabs>
          <w:tab w:val="left" w:pos="800"/>
          <w:tab w:val="right" w:leader="dot" w:pos="8778"/>
        </w:tabs>
        <w:rPr>
          <w:rFonts w:eastAsiaTheme="minorEastAsia" w:cstheme="minorBidi"/>
          <w:smallCaps w:val="0"/>
          <w:noProof/>
          <w:sz w:val="22"/>
          <w:szCs w:val="22"/>
          <w:lang w:eastAsia="sl-SI"/>
        </w:rPr>
      </w:pPr>
      <w:hyperlink w:anchor="_Toc502827217" w:history="1">
        <w:r w:rsidR="00E052BE" w:rsidRPr="00752167">
          <w:rPr>
            <w:rStyle w:val="Hiperpovezava"/>
            <w:noProof/>
            <w14:scene3d>
              <w14:camera w14:prst="orthographicFront"/>
              <w14:lightRig w14:rig="threePt" w14:dir="t">
                <w14:rot w14:lat="0" w14:lon="0" w14:rev="0"/>
              </w14:lightRig>
            </w14:scene3d>
          </w:rPr>
          <w:t>2.14</w:t>
        </w:r>
        <w:r w:rsidR="00E052BE">
          <w:rPr>
            <w:rFonts w:eastAsiaTheme="minorEastAsia" w:cstheme="minorBidi"/>
            <w:smallCaps w:val="0"/>
            <w:noProof/>
            <w:sz w:val="22"/>
            <w:szCs w:val="22"/>
            <w:lang w:eastAsia="sl-SI"/>
          </w:rPr>
          <w:tab/>
        </w:r>
        <w:r w:rsidR="00E052BE" w:rsidRPr="00752167">
          <w:rPr>
            <w:rStyle w:val="Hiperpovezava"/>
            <w:caps/>
            <w:noProof/>
          </w:rPr>
          <w:t>RAČUNSKe NAPAKe</w:t>
        </w:r>
        <w:r w:rsidR="00E052BE">
          <w:rPr>
            <w:noProof/>
            <w:webHidden/>
          </w:rPr>
          <w:tab/>
        </w:r>
        <w:r w:rsidR="00E052BE">
          <w:rPr>
            <w:noProof/>
            <w:webHidden/>
          </w:rPr>
          <w:fldChar w:fldCharType="begin"/>
        </w:r>
        <w:r w:rsidR="00E052BE">
          <w:rPr>
            <w:noProof/>
            <w:webHidden/>
          </w:rPr>
          <w:instrText xml:space="preserve"> PAGEREF _Toc502827217 \h </w:instrText>
        </w:r>
        <w:r w:rsidR="00E052BE">
          <w:rPr>
            <w:noProof/>
            <w:webHidden/>
          </w:rPr>
        </w:r>
        <w:r w:rsidR="00E052BE">
          <w:rPr>
            <w:noProof/>
            <w:webHidden/>
          </w:rPr>
          <w:fldChar w:fldCharType="separate"/>
        </w:r>
        <w:r w:rsidR="00E052BE">
          <w:rPr>
            <w:noProof/>
            <w:webHidden/>
          </w:rPr>
          <w:t>7</w:t>
        </w:r>
        <w:r w:rsidR="00E052BE">
          <w:rPr>
            <w:noProof/>
            <w:webHidden/>
          </w:rPr>
          <w:fldChar w:fldCharType="end"/>
        </w:r>
      </w:hyperlink>
    </w:p>
    <w:p w14:paraId="27320AA3" w14:textId="77777777" w:rsidR="00E052BE" w:rsidRDefault="0098185F">
      <w:pPr>
        <w:pStyle w:val="Kazalovsebine2"/>
        <w:tabs>
          <w:tab w:val="left" w:pos="800"/>
          <w:tab w:val="right" w:leader="dot" w:pos="8778"/>
        </w:tabs>
        <w:rPr>
          <w:rFonts w:eastAsiaTheme="minorEastAsia" w:cstheme="minorBidi"/>
          <w:smallCaps w:val="0"/>
          <w:noProof/>
          <w:sz w:val="22"/>
          <w:szCs w:val="22"/>
          <w:lang w:eastAsia="sl-SI"/>
        </w:rPr>
      </w:pPr>
      <w:hyperlink w:anchor="_Toc502827218" w:history="1">
        <w:r w:rsidR="00E052BE" w:rsidRPr="00752167">
          <w:rPr>
            <w:rStyle w:val="Hiperpovezava"/>
            <w:noProof/>
            <w14:scene3d>
              <w14:camera w14:prst="orthographicFront"/>
              <w14:lightRig w14:rig="threePt" w14:dir="t">
                <w14:rot w14:lat="0" w14:lon="0" w14:rev="0"/>
              </w14:lightRig>
            </w14:scene3d>
          </w:rPr>
          <w:t>2.15</w:t>
        </w:r>
        <w:r w:rsidR="00E052BE">
          <w:rPr>
            <w:rFonts w:eastAsiaTheme="minorEastAsia" w:cstheme="minorBidi"/>
            <w:smallCaps w:val="0"/>
            <w:noProof/>
            <w:sz w:val="22"/>
            <w:szCs w:val="22"/>
            <w:lang w:eastAsia="sl-SI"/>
          </w:rPr>
          <w:tab/>
        </w:r>
        <w:r w:rsidR="00E052BE" w:rsidRPr="00752167">
          <w:rPr>
            <w:rStyle w:val="Hiperpovezava"/>
            <w:caps/>
            <w:noProof/>
          </w:rPr>
          <w:t>FINANČNA ZAVAROVANJA</w:t>
        </w:r>
        <w:r w:rsidR="00E052BE">
          <w:rPr>
            <w:noProof/>
            <w:webHidden/>
          </w:rPr>
          <w:tab/>
        </w:r>
        <w:r w:rsidR="00E052BE">
          <w:rPr>
            <w:noProof/>
            <w:webHidden/>
          </w:rPr>
          <w:fldChar w:fldCharType="begin"/>
        </w:r>
        <w:r w:rsidR="00E052BE">
          <w:rPr>
            <w:noProof/>
            <w:webHidden/>
          </w:rPr>
          <w:instrText xml:space="preserve"> PAGEREF _Toc502827218 \h </w:instrText>
        </w:r>
        <w:r w:rsidR="00E052BE">
          <w:rPr>
            <w:noProof/>
            <w:webHidden/>
          </w:rPr>
        </w:r>
        <w:r w:rsidR="00E052BE">
          <w:rPr>
            <w:noProof/>
            <w:webHidden/>
          </w:rPr>
          <w:fldChar w:fldCharType="separate"/>
        </w:r>
        <w:r w:rsidR="00E052BE">
          <w:rPr>
            <w:noProof/>
            <w:webHidden/>
          </w:rPr>
          <w:t>7</w:t>
        </w:r>
        <w:r w:rsidR="00E052BE">
          <w:rPr>
            <w:noProof/>
            <w:webHidden/>
          </w:rPr>
          <w:fldChar w:fldCharType="end"/>
        </w:r>
      </w:hyperlink>
    </w:p>
    <w:p w14:paraId="45CED7D2" w14:textId="77777777" w:rsidR="00E052BE" w:rsidRDefault="0098185F">
      <w:pPr>
        <w:pStyle w:val="Kazalovsebine3"/>
        <w:tabs>
          <w:tab w:val="left" w:pos="1200"/>
          <w:tab w:val="right" w:leader="dot" w:pos="8778"/>
        </w:tabs>
        <w:rPr>
          <w:rFonts w:eastAsiaTheme="minorEastAsia" w:cstheme="minorBidi"/>
          <w:i w:val="0"/>
          <w:iCs w:val="0"/>
          <w:noProof/>
          <w:sz w:val="22"/>
          <w:szCs w:val="22"/>
          <w:lang w:eastAsia="sl-SI"/>
        </w:rPr>
      </w:pPr>
      <w:hyperlink w:anchor="_Toc502827219" w:history="1">
        <w:r w:rsidR="00E052BE" w:rsidRPr="00752167">
          <w:rPr>
            <w:rStyle w:val="Hiperpovezava"/>
            <w:noProof/>
          </w:rPr>
          <w:t>2.15.1</w:t>
        </w:r>
        <w:r w:rsidR="00E052BE">
          <w:rPr>
            <w:rFonts w:eastAsiaTheme="minorEastAsia" w:cstheme="minorBidi"/>
            <w:i w:val="0"/>
            <w:iCs w:val="0"/>
            <w:noProof/>
            <w:sz w:val="22"/>
            <w:szCs w:val="22"/>
            <w:lang w:eastAsia="sl-SI"/>
          </w:rPr>
          <w:tab/>
        </w:r>
        <w:r w:rsidR="00E052BE" w:rsidRPr="00752167">
          <w:rPr>
            <w:rStyle w:val="Hiperpovezava"/>
            <w:noProof/>
          </w:rPr>
          <w:t>ZAVAROVANJE ZA RESNOST PONUDBE</w:t>
        </w:r>
        <w:r w:rsidR="00E052BE">
          <w:rPr>
            <w:noProof/>
            <w:webHidden/>
          </w:rPr>
          <w:tab/>
        </w:r>
        <w:r w:rsidR="00E052BE">
          <w:rPr>
            <w:noProof/>
            <w:webHidden/>
          </w:rPr>
          <w:fldChar w:fldCharType="begin"/>
        </w:r>
        <w:r w:rsidR="00E052BE">
          <w:rPr>
            <w:noProof/>
            <w:webHidden/>
          </w:rPr>
          <w:instrText xml:space="preserve"> PAGEREF _Toc502827219 \h </w:instrText>
        </w:r>
        <w:r w:rsidR="00E052BE">
          <w:rPr>
            <w:noProof/>
            <w:webHidden/>
          </w:rPr>
        </w:r>
        <w:r w:rsidR="00E052BE">
          <w:rPr>
            <w:noProof/>
            <w:webHidden/>
          </w:rPr>
          <w:fldChar w:fldCharType="separate"/>
        </w:r>
        <w:r w:rsidR="00E052BE">
          <w:rPr>
            <w:noProof/>
            <w:webHidden/>
          </w:rPr>
          <w:t>7</w:t>
        </w:r>
        <w:r w:rsidR="00E052BE">
          <w:rPr>
            <w:noProof/>
            <w:webHidden/>
          </w:rPr>
          <w:fldChar w:fldCharType="end"/>
        </w:r>
      </w:hyperlink>
    </w:p>
    <w:p w14:paraId="2B3A6D81" w14:textId="77777777" w:rsidR="00E052BE" w:rsidRDefault="0098185F">
      <w:pPr>
        <w:pStyle w:val="Kazalovsebine3"/>
        <w:tabs>
          <w:tab w:val="left" w:pos="1200"/>
          <w:tab w:val="right" w:leader="dot" w:pos="8778"/>
        </w:tabs>
        <w:rPr>
          <w:rFonts w:eastAsiaTheme="minorEastAsia" w:cstheme="minorBidi"/>
          <w:i w:val="0"/>
          <w:iCs w:val="0"/>
          <w:noProof/>
          <w:sz w:val="22"/>
          <w:szCs w:val="22"/>
          <w:lang w:eastAsia="sl-SI"/>
        </w:rPr>
      </w:pPr>
      <w:hyperlink w:anchor="_Toc502827220" w:history="1">
        <w:r w:rsidR="00E052BE" w:rsidRPr="00752167">
          <w:rPr>
            <w:rStyle w:val="Hiperpovezava"/>
            <w:noProof/>
          </w:rPr>
          <w:t>2.15.2</w:t>
        </w:r>
        <w:r w:rsidR="00E052BE">
          <w:rPr>
            <w:rFonts w:eastAsiaTheme="minorEastAsia" w:cstheme="minorBidi"/>
            <w:i w:val="0"/>
            <w:iCs w:val="0"/>
            <w:noProof/>
            <w:sz w:val="22"/>
            <w:szCs w:val="22"/>
            <w:lang w:eastAsia="sl-SI"/>
          </w:rPr>
          <w:tab/>
        </w:r>
        <w:r w:rsidR="00E052BE" w:rsidRPr="00752167">
          <w:rPr>
            <w:rStyle w:val="Hiperpovezava"/>
            <w:noProof/>
          </w:rPr>
          <w:t>ZAVAROVANJE ZA DOBRO IZVEDBO POGODBENIH OBVEZNOSTI</w:t>
        </w:r>
        <w:r w:rsidR="00E052BE">
          <w:rPr>
            <w:noProof/>
            <w:webHidden/>
          </w:rPr>
          <w:tab/>
        </w:r>
        <w:r w:rsidR="00E052BE">
          <w:rPr>
            <w:noProof/>
            <w:webHidden/>
          </w:rPr>
          <w:fldChar w:fldCharType="begin"/>
        </w:r>
        <w:r w:rsidR="00E052BE">
          <w:rPr>
            <w:noProof/>
            <w:webHidden/>
          </w:rPr>
          <w:instrText xml:space="preserve"> PAGEREF _Toc502827220 \h </w:instrText>
        </w:r>
        <w:r w:rsidR="00E052BE">
          <w:rPr>
            <w:noProof/>
            <w:webHidden/>
          </w:rPr>
        </w:r>
        <w:r w:rsidR="00E052BE">
          <w:rPr>
            <w:noProof/>
            <w:webHidden/>
          </w:rPr>
          <w:fldChar w:fldCharType="separate"/>
        </w:r>
        <w:r w:rsidR="00E052BE">
          <w:rPr>
            <w:noProof/>
            <w:webHidden/>
          </w:rPr>
          <w:t>8</w:t>
        </w:r>
        <w:r w:rsidR="00E052BE">
          <w:rPr>
            <w:noProof/>
            <w:webHidden/>
          </w:rPr>
          <w:fldChar w:fldCharType="end"/>
        </w:r>
      </w:hyperlink>
    </w:p>
    <w:p w14:paraId="7B87BC03" w14:textId="77777777" w:rsidR="00E052BE" w:rsidRDefault="0098185F">
      <w:pPr>
        <w:pStyle w:val="Kazalovsebine2"/>
        <w:tabs>
          <w:tab w:val="left" w:pos="800"/>
          <w:tab w:val="right" w:leader="dot" w:pos="8778"/>
        </w:tabs>
        <w:rPr>
          <w:rFonts w:eastAsiaTheme="minorEastAsia" w:cstheme="minorBidi"/>
          <w:smallCaps w:val="0"/>
          <w:noProof/>
          <w:sz w:val="22"/>
          <w:szCs w:val="22"/>
          <w:lang w:eastAsia="sl-SI"/>
        </w:rPr>
      </w:pPr>
      <w:hyperlink w:anchor="_Toc502827221" w:history="1">
        <w:r w:rsidR="00E052BE" w:rsidRPr="00752167">
          <w:rPr>
            <w:rStyle w:val="Hiperpovezava"/>
            <w:noProof/>
            <w14:scene3d>
              <w14:camera w14:prst="orthographicFront"/>
              <w14:lightRig w14:rig="threePt" w14:dir="t">
                <w14:rot w14:lat="0" w14:lon="0" w14:rev="0"/>
              </w14:lightRig>
            </w14:scene3d>
          </w:rPr>
          <w:t>2.16</w:t>
        </w:r>
        <w:r w:rsidR="00E052BE">
          <w:rPr>
            <w:rFonts w:eastAsiaTheme="minorEastAsia" w:cstheme="minorBidi"/>
            <w:smallCaps w:val="0"/>
            <w:noProof/>
            <w:sz w:val="22"/>
            <w:szCs w:val="22"/>
            <w:lang w:eastAsia="sl-SI"/>
          </w:rPr>
          <w:tab/>
        </w:r>
        <w:r w:rsidR="00E052BE" w:rsidRPr="00752167">
          <w:rPr>
            <w:rStyle w:val="Hiperpovezava"/>
            <w:caps/>
            <w:noProof/>
          </w:rPr>
          <w:t>pregled in ocenjevanje ponudb ter odločitev o oddaji naročila</w:t>
        </w:r>
        <w:r w:rsidR="00E052BE">
          <w:rPr>
            <w:noProof/>
            <w:webHidden/>
          </w:rPr>
          <w:tab/>
        </w:r>
        <w:r w:rsidR="00E052BE">
          <w:rPr>
            <w:noProof/>
            <w:webHidden/>
          </w:rPr>
          <w:fldChar w:fldCharType="begin"/>
        </w:r>
        <w:r w:rsidR="00E052BE">
          <w:rPr>
            <w:noProof/>
            <w:webHidden/>
          </w:rPr>
          <w:instrText xml:space="preserve"> PAGEREF _Toc502827221 \h </w:instrText>
        </w:r>
        <w:r w:rsidR="00E052BE">
          <w:rPr>
            <w:noProof/>
            <w:webHidden/>
          </w:rPr>
        </w:r>
        <w:r w:rsidR="00E052BE">
          <w:rPr>
            <w:noProof/>
            <w:webHidden/>
          </w:rPr>
          <w:fldChar w:fldCharType="separate"/>
        </w:r>
        <w:r w:rsidR="00E052BE">
          <w:rPr>
            <w:noProof/>
            <w:webHidden/>
          </w:rPr>
          <w:t>8</w:t>
        </w:r>
        <w:r w:rsidR="00E052BE">
          <w:rPr>
            <w:noProof/>
            <w:webHidden/>
          </w:rPr>
          <w:fldChar w:fldCharType="end"/>
        </w:r>
      </w:hyperlink>
    </w:p>
    <w:p w14:paraId="2144AA3D" w14:textId="77777777" w:rsidR="00E052BE" w:rsidRDefault="0098185F">
      <w:pPr>
        <w:pStyle w:val="Kazalovsebine2"/>
        <w:tabs>
          <w:tab w:val="left" w:pos="800"/>
          <w:tab w:val="right" w:leader="dot" w:pos="8778"/>
        </w:tabs>
        <w:rPr>
          <w:rFonts w:eastAsiaTheme="minorEastAsia" w:cstheme="minorBidi"/>
          <w:smallCaps w:val="0"/>
          <w:noProof/>
          <w:sz w:val="22"/>
          <w:szCs w:val="22"/>
          <w:lang w:eastAsia="sl-SI"/>
        </w:rPr>
      </w:pPr>
      <w:hyperlink w:anchor="_Toc502827222" w:history="1">
        <w:r w:rsidR="00E052BE" w:rsidRPr="00752167">
          <w:rPr>
            <w:rStyle w:val="Hiperpovezava"/>
            <w:noProof/>
            <w14:scene3d>
              <w14:camera w14:prst="orthographicFront"/>
              <w14:lightRig w14:rig="threePt" w14:dir="t">
                <w14:rot w14:lat="0" w14:lon="0" w14:rev="0"/>
              </w14:lightRig>
            </w14:scene3d>
          </w:rPr>
          <w:t>2.17</w:t>
        </w:r>
        <w:r w:rsidR="00E052BE">
          <w:rPr>
            <w:rFonts w:eastAsiaTheme="minorEastAsia" w:cstheme="minorBidi"/>
            <w:smallCaps w:val="0"/>
            <w:noProof/>
            <w:sz w:val="22"/>
            <w:szCs w:val="22"/>
            <w:lang w:eastAsia="sl-SI"/>
          </w:rPr>
          <w:tab/>
        </w:r>
        <w:r w:rsidR="00E052BE" w:rsidRPr="00752167">
          <w:rPr>
            <w:rStyle w:val="Hiperpovezava"/>
            <w:caps/>
            <w:noProof/>
          </w:rPr>
          <w:t>Ustavitev postopka, zavrnitev vseh ponudb, odstop od izvedbe javnega naročila</w:t>
        </w:r>
        <w:r w:rsidR="00E052BE">
          <w:rPr>
            <w:noProof/>
            <w:webHidden/>
          </w:rPr>
          <w:tab/>
        </w:r>
        <w:r w:rsidR="00E052BE">
          <w:rPr>
            <w:noProof/>
            <w:webHidden/>
          </w:rPr>
          <w:fldChar w:fldCharType="begin"/>
        </w:r>
        <w:r w:rsidR="00E052BE">
          <w:rPr>
            <w:noProof/>
            <w:webHidden/>
          </w:rPr>
          <w:instrText xml:space="preserve"> PAGEREF _Toc502827222 \h </w:instrText>
        </w:r>
        <w:r w:rsidR="00E052BE">
          <w:rPr>
            <w:noProof/>
            <w:webHidden/>
          </w:rPr>
        </w:r>
        <w:r w:rsidR="00E052BE">
          <w:rPr>
            <w:noProof/>
            <w:webHidden/>
          </w:rPr>
          <w:fldChar w:fldCharType="separate"/>
        </w:r>
        <w:r w:rsidR="00E052BE">
          <w:rPr>
            <w:noProof/>
            <w:webHidden/>
          </w:rPr>
          <w:t>8</w:t>
        </w:r>
        <w:r w:rsidR="00E052BE">
          <w:rPr>
            <w:noProof/>
            <w:webHidden/>
          </w:rPr>
          <w:fldChar w:fldCharType="end"/>
        </w:r>
      </w:hyperlink>
    </w:p>
    <w:p w14:paraId="6243B668" w14:textId="77777777" w:rsidR="00E052BE" w:rsidRDefault="0098185F">
      <w:pPr>
        <w:pStyle w:val="Kazalovsebine2"/>
        <w:tabs>
          <w:tab w:val="left" w:pos="800"/>
          <w:tab w:val="right" w:leader="dot" w:pos="8778"/>
        </w:tabs>
        <w:rPr>
          <w:rFonts w:eastAsiaTheme="minorEastAsia" w:cstheme="minorBidi"/>
          <w:smallCaps w:val="0"/>
          <w:noProof/>
          <w:sz w:val="22"/>
          <w:szCs w:val="22"/>
          <w:lang w:eastAsia="sl-SI"/>
        </w:rPr>
      </w:pPr>
      <w:hyperlink w:anchor="_Toc502827223" w:history="1">
        <w:r w:rsidR="00E052BE" w:rsidRPr="00752167">
          <w:rPr>
            <w:rStyle w:val="Hiperpovezava"/>
            <w:noProof/>
            <w14:scene3d>
              <w14:camera w14:prst="orthographicFront"/>
              <w14:lightRig w14:rig="threePt" w14:dir="t">
                <w14:rot w14:lat="0" w14:lon="0" w14:rev="0"/>
              </w14:lightRig>
            </w14:scene3d>
          </w:rPr>
          <w:t>2.18</w:t>
        </w:r>
        <w:r w:rsidR="00E052BE">
          <w:rPr>
            <w:rFonts w:eastAsiaTheme="minorEastAsia" w:cstheme="minorBidi"/>
            <w:smallCaps w:val="0"/>
            <w:noProof/>
            <w:sz w:val="22"/>
            <w:szCs w:val="22"/>
            <w:lang w:eastAsia="sl-SI"/>
          </w:rPr>
          <w:tab/>
        </w:r>
        <w:r w:rsidR="00E052BE" w:rsidRPr="00752167">
          <w:rPr>
            <w:rStyle w:val="Hiperpovezava"/>
            <w:caps/>
            <w:noProof/>
          </w:rPr>
          <w:t>SKLENITEV POGODBE</w:t>
        </w:r>
        <w:r w:rsidR="00E052BE">
          <w:rPr>
            <w:noProof/>
            <w:webHidden/>
          </w:rPr>
          <w:tab/>
        </w:r>
        <w:r w:rsidR="00E052BE">
          <w:rPr>
            <w:noProof/>
            <w:webHidden/>
          </w:rPr>
          <w:fldChar w:fldCharType="begin"/>
        </w:r>
        <w:r w:rsidR="00E052BE">
          <w:rPr>
            <w:noProof/>
            <w:webHidden/>
          </w:rPr>
          <w:instrText xml:space="preserve"> PAGEREF _Toc502827223 \h </w:instrText>
        </w:r>
        <w:r w:rsidR="00E052BE">
          <w:rPr>
            <w:noProof/>
            <w:webHidden/>
          </w:rPr>
        </w:r>
        <w:r w:rsidR="00E052BE">
          <w:rPr>
            <w:noProof/>
            <w:webHidden/>
          </w:rPr>
          <w:fldChar w:fldCharType="separate"/>
        </w:r>
        <w:r w:rsidR="00E052BE">
          <w:rPr>
            <w:noProof/>
            <w:webHidden/>
          </w:rPr>
          <w:t>8</w:t>
        </w:r>
        <w:r w:rsidR="00E052BE">
          <w:rPr>
            <w:noProof/>
            <w:webHidden/>
          </w:rPr>
          <w:fldChar w:fldCharType="end"/>
        </w:r>
      </w:hyperlink>
    </w:p>
    <w:p w14:paraId="5AB9A239" w14:textId="77777777" w:rsidR="00E052BE" w:rsidRDefault="0098185F">
      <w:pPr>
        <w:pStyle w:val="Kazalovsebine2"/>
        <w:tabs>
          <w:tab w:val="left" w:pos="800"/>
          <w:tab w:val="right" w:leader="dot" w:pos="8778"/>
        </w:tabs>
        <w:rPr>
          <w:rFonts w:eastAsiaTheme="minorEastAsia" w:cstheme="minorBidi"/>
          <w:smallCaps w:val="0"/>
          <w:noProof/>
          <w:sz w:val="22"/>
          <w:szCs w:val="22"/>
          <w:lang w:eastAsia="sl-SI"/>
        </w:rPr>
      </w:pPr>
      <w:hyperlink w:anchor="_Toc502827224" w:history="1">
        <w:r w:rsidR="00E052BE" w:rsidRPr="00752167">
          <w:rPr>
            <w:rStyle w:val="Hiperpovezava"/>
            <w:noProof/>
            <w14:scene3d>
              <w14:camera w14:prst="orthographicFront"/>
              <w14:lightRig w14:rig="threePt" w14:dir="t">
                <w14:rot w14:lat="0" w14:lon="0" w14:rev="0"/>
              </w14:lightRig>
            </w14:scene3d>
          </w:rPr>
          <w:t>2.19</w:t>
        </w:r>
        <w:r w:rsidR="00E052BE">
          <w:rPr>
            <w:rFonts w:eastAsiaTheme="minorEastAsia" w:cstheme="minorBidi"/>
            <w:smallCaps w:val="0"/>
            <w:noProof/>
            <w:sz w:val="22"/>
            <w:szCs w:val="22"/>
            <w:lang w:eastAsia="sl-SI"/>
          </w:rPr>
          <w:tab/>
        </w:r>
        <w:r w:rsidR="00E052BE" w:rsidRPr="00752167">
          <w:rPr>
            <w:rStyle w:val="Hiperpovezava"/>
            <w:caps/>
            <w:noProof/>
          </w:rPr>
          <w:t>način plačila</w:t>
        </w:r>
        <w:r w:rsidR="00E052BE">
          <w:rPr>
            <w:noProof/>
            <w:webHidden/>
          </w:rPr>
          <w:tab/>
        </w:r>
        <w:r w:rsidR="00E052BE">
          <w:rPr>
            <w:noProof/>
            <w:webHidden/>
          </w:rPr>
          <w:fldChar w:fldCharType="begin"/>
        </w:r>
        <w:r w:rsidR="00E052BE">
          <w:rPr>
            <w:noProof/>
            <w:webHidden/>
          </w:rPr>
          <w:instrText xml:space="preserve"> PAGEREF _Toc502827224 \h </w:instrText>
        </w:r>
        <w:r w:rsidR="00E052BE">
          <w:rPr>
            <w:noProof/>
            <w:webHidden/>
          </w:rPr>
        </w:r>
        <w:r w:rsidR="00E052BE">
          <w:rPr>
            <w:noProof/>
            <w:webHidden/>
          </w:rPr>
          <w:fldChar w:fldCharType="separate"/>
        </w:r>
        <w:r w:rsidR="00E052BE">
          <w:rPr>
            <w:noProof/>
            <w:webHidden/>
          </w:rPr>
          <w:t>9</w:t>
        </w:r>
        <w:r w:rsidR="00E052BE">
          <w:rPr>
            <w:noProof/>
            <w:webHidden/>
          </w:rPr>
          <w:fldChar w:fldCharType="end"/>
        </w:r>
      </w:hyperlink>
    </w:p>
    <w:p w14:paraId="1E915ADF" w14:textId="77777777" w:rsidR="00E052BE" w:rsidRDefault="0098185F">
      <w:pPr>
        <w:pStyle w:val="Kazalovsebine2"/>
        <w:tabs>
          <w:tab w:val="left" w:pos="800"/>
          <w:tab w:val="right" w:leader="dot" w:pos="8778"/>
        </w:tabs>
        <w:rPr>
          <w:rFonts w:eastAsiaTheme="minorEastAsia" w:cstheme="minorBidi"/>
          <w:smallCaps w:val="0"/>
          <w:noProof/>
          <w:sz w:val="22"/>
          <w:szCs w:val="22"/>
          <w:lang w:eastAsia="sl-SI"/>
        </w:rPr>
      </w:pPr>
      <w:hyperlink w:anchor="_Toc502827225" w:history="1">
        <w:r w:rsidR="00E052BE" w:rsidRPr="00752167">
          <w:rPr>
            <w:rStyle w:val="Hiperpovezava"/>
            <w:noProof/>
            <w14:scene3d>
              <w14:camera w14:prst="orthographicFront"/>
              <w14:lightRig w14:rig="threePt" w14:dir="t">
                <w14:rot w14:lat="0" w14:lon="0" w14:rev="0"/>
              </w14:lightRig>
            </w14:scene3d>
          </w:rPr>
          <w:t>2.20</w:t>
        </w:r>
        <w:r w:rsidR="00E052BE">
          <w:rPr>
            <w:rFonts w:eastAsiaTheme="minorEastAsia" w:cstheme="minorBidi"/>
            <w:smallCaps w:val="0"/>
            <w:noProof/>
            <w:sz w:val="22"/>
            <w:szCs w:val="22"/>
            <w:lang w:eastAsia="sl-SI"/>
          </w:rPr>
          <w:tab/>
        </w:r>
        <w:r w:rsidR="00E052BE" w:rsidRPr="00752167">
          <w:rPr>
            <w:rStyle w:val="Hiperpovezava"/>
            <w:caps/>
            <w:noProof/>
          </w:rPr>
          <w:t>pravno varstvo ponudnikov</w:t>
        </w:r>
        <w:r w:rsidR="00E052BE">
          <w:rPr>
            <w:noProof/>
            <w:webHidden/>
          </w:rPr>
          <w:tab/>
        </w:r>
        <w:r w:rsidR="00E052BE">
          <w:rPr>
            <w:noProof/>
            <w:webHidden/>
          </w:rPr>
          <w:fldChar w:fldCharType="begin"/>
        </w:r>
        <w:r w:rsidR="00E052BE">
          <w:rPr>
            <w:noProof/>
            <w:webHidden/>
          </w:rPr>
          <w:instrText xml:space="preserve"> PAGEREF _Toc502827225 \h </w:instrText>
        </w:r>
        <w:r w:rsidR="00E052BE">
          <w:rPr>
            <w:noProof/>
            <w:webHidden/>
          </w:rPr>
        </w:r>
        <w:r w:rsidR="00E052BE">
          <w:rPr>
            <w:noProof/>
            <w:webHidden/>
          </w:rPr>
          <w:fldChar w:fldCharType="separate"/>
        </w:r>
        <w:r w:rsidR="00E052BE">
          <w:rPr>
            <w:noProof/>
            <w:webHidden/>
          </w:rPr>
          <w:t>9</w:t>
        </w:r>
        <w:r w:rsidR="00E052BE">
          <w:rPr>
            <w:noProof/>
            <w:webHidden/>
          </w:rPr>
          <w:fldChar w:fldCharType="end"/>
        </w:r>
      </w:hyperlink>
    </w:p>
    <w:p w14:paraId="4957E1A5" w14:textId="77777777" w:rsidR="00E052BE" w:rsidRDefault="0098185F">
      <w:pPr>
        <w:pStyle w:val="Kazalovsebine2"/>
        <w:tabs>
          <w:tab w:val="left" w:pos="800"/>
          <w:tab w:val="right" w:leader="dot" w:pos="8778"/>
        </w:tabs>
        <w:rPr>
          <w:rFonts w:eastAsiaTheme="minorEastAsia" w:cstheme="minorBidi"/>
          <w:smallCaps w:val="0"/>
          <w:noProof/>
          <w:sz w:val="22"/>
          <w:szCs w:val="22"/>
          <w:lang w:eastAsia="sl-SI"/>
        </w:rPr>
      </w:pPr>
      <w:hyperlink w:anchor="_Toc502827226" w:history="1">
        <w:r w:rsidR="00E052BE" w:rsidRPr="00752167">
          <w:rPr>
            <w:rStyle w:val="Hiperpovezava"/>
            <w:noProof/>
            <w14:scene3d>
              <w14:camera w14:prst="orthographicFront"/>
              <w14:lightRig w14:rig="threePt" w14:dir="t">
                <w14:rot w14:lat="0" w14:lon="0" w14:rev="0"/>
              </w14:lightRig>
            </w14:scene3d>
          </w:rPr>
          <w:t>2.21</w:t>
        </w:r>
        <w:r w:rsidR="00E052BE">
          <w:rPr>
            <w:rFonts w:eastAsiaTheme="minorEastAsia" w:cstheme="minorBidi"/>
            <w:smallCaps w:val="0"/>
            <w:noProof/>
            <w:sz w:val="22"/>
            <w:szCs w:val="22"/>
            <w:lang w:eastAsia="sl-SI"/>
          </w:rPr>
          <w:tab/>
        </w:r>
        <w:r w:rsidR="00E052BE" w:rsidRPr="00752167">
          <w:rPr>
            <w:rStyle w:val="Hiperpovezava"/>
            <w:caps/>
            <w:noProof/>
          </w:rPr>
          <w:t>VSEBINA PONUDBENE DOKUMENTACIJE</w:t>
        </w:r>
        <w:r w:rsidR="00E052BE">
          <w:rPr>
            <w:noProof/>
            <w:webHidden/>
          </w:rPr>
          <w:tab/>
        </w:r>
        <w:r w:rsidR="00E052BE">
          <w:rPr>
            <w:noProof/>
            <w:webHidden/>
          </w:rPr>
          <w:fldChar w:fldCharType="begin"/>
        </w:r>
        <w:r w:rsidR="00E052BE">
          <w:rPr>
            <w:noProof/>
            <w:webHidden/>
          </w:rPr>
          <w:instrText xml:space="preserve"> PAGEREF _Toc502827226 \h </w:instrText>
        </w:r>
        <w:r w:rsidR="00E052BE">
          <w:rPr>
            <w:noProof/>
            <w:webHidden/>
          </w:rPr>
        </w:r>
        <w:r w:rsidR="00E052BE">
          <w:rPr>
            <w:noProof/>
            <w:webHidden/>
          </w:rPr>
          <w:fldChar w:fldCharType="separate"/>
        </w:r>
        <w:r w:rsidR="00E052BE">
          <w:rPr>
            <w:noProof/>
            <w:webHidden/>
          </w:rPr>
          <w:t>9</w:t>
        </w:r>
        <w:r w:rsidR="00E052BE">
          <w:rPr>
            <w:noProof/>
            <w:webHidden/>
          </w:rPr>
          <w:fldChar w:fldCharType="end"/>
        </w:r>
      </w:hyperlink>
    </w:p>
    <w:p w14:paraId="4B785F77" w14:textId="77777777" w:rsidR="00E052BE" w:rsidRDefault="0098185F">
      <w:pPr>
        <w:pStyle w:val="Kazalovsebine1"/>
        <w:tabs>
          <w:tab w:val="left" w:pos="400"/>
          <w:tab w:val="right" w:leader="dot" w:pos="8778"/>
        </w:tabs>
        <w:rPr>
          <w:rFonts w:eastAsiaTheme="minorEastAsia" w:cstheme="minorBidi"/>
          <w:b w:val="0"/>
          <w:bCs w:val="0"/>
          <w:caps w:val="0"/>
          <w:noProof/>
          <w:sz w:val="22"/>
          <w:szCs w:val="22"/>
          <w:lang w:eastAsia="sl-SI"/>
        </w:rPr>
      </w:pPr>
      <w:hyperlink w:anchor="_Toc502827227" w:history="1">
        <w:r w:rsidR="00E052BE" w:rsidRPr="00752167">
          <w:rPr>
            <w:rStyle w:val="Hiperpovezava"/>
            <w:noProof/>
          </w:rPr>
          <w:t>3</w:t>
        </w:r>
        <w:r w:rsidR="00E052BE">
          <w:rPr>
            <w:rFonts w:eastAsiaTheme="minorEastAsia" w:cstheme="minorBidi"/>
            <w:b w:val="0"/>
            <w:bCs w:val="0"/>
            <w:caps w:val="0"/>
            <w:noProof/>
            <w:sz w:val="22"/>
            <w:szCs w:val="22"/>
            <w:lang w:eastAsia="sl-SI"/>
          </w:rPr>
          <w:tab/>
        </w:r>
        <w:r w:rsidR="00E052BE" w:rsidRPr="00752167">
          <w:rPr>
            <w:rStyle w:val="Hiperpovezava"/>
            <w:noProof/>
          </w:rPr>
          <w:t>UGOTAVLJANJE SPOSOBNOSTI</w:t>
        </w:r>
        <w:r w:rsidR="00E052BE">
          <w:rPr>
            <w:noProof/>
            <w:webHidden/>
          </w:rPr>
          <w:tab/>
        </w:r>
        <w:r w:rsidR="00E052BE">
          <w:rPr>
            <w:noProof/>
            <w:webHidden/>
          </w:rPr>
          <w:fldChar w:fldCharType="begin"/>
        </w:r>
        <w:r w:rsidR="00E052BE">
          <w:rPr>
            <w:noProof/>
            <w:webHidden/>
          </w:rPr>
          <w:instrText xml:space="preserve"> PAGEREF _Toc502827227 \h </w:instrText>
        </w:r>
        <w:r w:rsidR="00E052BE">
          <w:rPr>
            <w:noProof/>
            <w:webHidden/>
          </w:rPr>
        </w:r>
        <w:r w:rsidR="00E052BE">
          <w:rPr>
            <w:noProof/>
            <w:webHidden/>
          </w:rPr>
          <w:fldChar w:fldCharType="separate"/>
        </w:r>
        <w:r w:rsidR="00E052BE">
          <w:rPr>
            <w:noProof/>
            <w:webHidden/>
          </w:rPr>
          <w:t>11</w:t>
        </w:r>
        <w:r w:rsidR="00E052BE">
          <w:rPr>
            <w:noProof/>
            <w:webHidden/>
          </w:rPr>
          <w:fldChar w:fldCharType="end"/>
        </w:r>
      </w:hyperlink>
    </w:p>
    <w:p w14:paraId="63F340FA" w14:textId="77777777" w:rsidR="00E052BE" w:rsidRDefault="0098185F">
      <w:pPr>
        <w:pStyle w:val="Kazalovsebine2"/>
        <w:tabs>
          <w:tab w:val="left" w:pos="800"/>
          <w:tab w:val="right" w:leader="dot" w:pos="8778"/>
        </w:tabs>
        <w:rPr>
          <w:rFonts w:eastAsiaTheme="minorEastAsia" w:cstheme="minorBidi"/>
          <w:smallCaps w:val="0"/>
          <w:noProof/>
          <w:sz w:val="22"/>
          <w:szCs w:val="22"/>
          <w:lang w:eastAsia="sl-SI"/>
        </w:rPr>
      </w:pPr>
      <w:hyperlink w:anchor="_Toc502827228" w:history="1">
        <w:r w:rsidR="00E052BE" w:rsidRPr="00752167">
          <w:rPr>
            <w:rStyle w:val="Hiperpovezava"/>
            <w:noProof/>
            <w14:scene3d>
              <w14:camera w14:prst="orthographicFront"/>
              <w14:lightRig w14:rig="threePt" w14:dir="t">
                <w14:rot w14:lat="0" w14:lon="0" w14:rev="0"/>
              </w14:lightRig>
            </w14:scene3d>
          </w:rPr>
          <w:t>3.1</w:t>
        </w:r>
        <w:r w:rsidR="00E052BE">
          <w:rPr>
            <w:rFonts w:eastAsiaTheme="minorEastAsia" w:cstheme="minorBidi"/>
            <w:smallCaps w:val="0"/>
            <w:noProof/>
            <w:sz w:val="22"/>
            <w:szCs w:val="22"/>
            <w:lang w:eastAsia="sl-SI"/>
          </w:rPr>
          <w:tab/>
        </w:r>
        <w:r w:rsidR="00E052BE" w:rsidRPr="00752167">
          <w:rPr>
            <w:rStyle w:val="Hiperpovezava"/>
            <w:noProof/>
          </w:rPr>
          <w:t>RAZLOGI ZA IZKLJUČITEV</w:t>
        </w:r>
        <w:r w:rsidR="00E052BE">
          <w:rPr>
            <w:noProof/>
            <w:webHidden/>
          </w:rPr>
          <w:tab/>
        </w:r>
        <w:r w:rsidR="00E052BE">
          <w:rPr>
            <w:noProof/>
            <w:webHidden/>
          </w:rPr>
          <w:fldChar w:fldCharType="begin"/>
        </w:r>
        <w:r w:rsidR="00E052BE">
          <w:rPr>
            <w:noProof/>
            <w:webHidden/>
          </w:rPr>
          <w:instrText xml:space="preserve"> PAGEREF _Toc502827228 \h </w:instrText>
        </w:r>
        <w:r w:rsidR="00E052BE">
          <w:rPr>
            <w:noProof/>
            <w:webHidden/>
          </w:rPr>
        </w:r>
        <w:r w:rsidR="00E052BE">
          <w:rPr>
            <w:noProof/>
            <w:webHidden/>
          </w:rPr>
          <w:fldChar w:fldCharType="separate"/>
        </w:r>
        <w:r w:rsidR="00E052BE">
          <w:rPr>
            <w:noProof/>
            <w:webHidden/>
          </w:rPr>
          <w:t>12</w:t>
        </w:r>
        <w:r w:rsidR="00E052BE">
          <w:rPr>
            <w:noProof/>
            <w:webHidden/>
          </w:rPr>
          <w:fldChar w:fldCharType="end"/>
        </w:r>
      </w:hyperlink>
    </w:p>
    <w:p w14:paraId="0610B47B" w14:textId="77777777" w:rsidR="00E052BE" w:rsidRDefault="0098185F">
      <w:pPr>
        <w:pStyle w:val="Kazalovsebine2"/>
        <w:tabs>
          <w:tab w:val="left" w:pos="800"/>
          <w:tab w:val="right" w:leader="dot" w:pos="8778"/>
        </w:tabs>
        <w:rPr>
          <w:rFonts w:eastAsiaTheme="minorEastAsia" w:cstheme="minorBidi"/>
          <w:smallCaps w:val="0"/>
          <w:noProof/>
          <w:sz w:val="22"/>
          <w:szCs w:val="22"/>
          <w:lang w:eastAsia="sl-SI"/>
        </w:rPr>
      </w:pPr>
      <w:hyperlink w:anchor="_Toc502827229" w:history="1">
        <w:r w:rsidR="00E052BE" w:rsidRPr="00752167">
          <w:rPr>
            <w:rStyle w:val="Hiperpovezava"/>
            <w:noProof/>
            <w14:scene3d>
              <w14:camera w14:prst="orthographicFront"/>
              <w14:lightRig w14:rig="threePt" w14:dir="t">
                <w14:rot w14:lat="0" w14:lon="0" w14:rev="0"/>
              </w14:lightRig>
            </w14:scene3d>
          </w:rPr>
          <w:t>3.2</w:t>
        </w:r>
        <w:r w:rsidR="00E052BE">
          <w:rPr>
            <w:rFonts w:eastAsiaTheme="minorEastAsia" w:cstheme="minorBidi"/>
            <w:smallCaps w:val="0"/>
            <w:noProof/>
            <w:sz w:val="22"/>
            <w:szCs w:val="22"/>
            <w:lang w:eastAsia="sl-SI"/>
          </w:rPr>
          <w:tab/>
        </w:r>
        <w:r w:rsidR="00E052BE" w:rsidRPr="00752167">
          <w:rPr>
            <w:rStyle w:val="Hiperpovezava"/>
            <w:noProof/>
          </w:rPr>
          <w:t>POGOJI ZA SODELOVANJE</w:t>
        </w:r>
        <w:r w:rsidR="00E052BE">
          <w:rPr>
            <w:noProof/>
            <w:webHidden/>
          </w:rPr>
          <w:tab/>
        </w:r>
        <w:r w:rsidR="00E052BE">
          <w:rPr>
            <w:noProof/>
            <w:webHidden/>
          </w:rPr>
          <w:fldChar w:fldCharType="begin"/>
        </w:r>
        <w:r w:rsidR="00E052BE">
          <w:rPr>
            <w:noProof/>
            <w:webHidden/>
          </w:rPr>
          <w:instrText xml:space="preserve"> PAGEREF _Toc502827229 \h </w:instrText>
        </w:r>
        <w:r w:rsidR="00E052BE">
          <w:rPr>
            <w:noProof/>
            <w:webHidden/>
          </w:rPr>
        </w:r>
        <w:r w:rsidR="00E052BE">
          <w:rPr>
            <w:noProof/>
            <w:webHidden/>
          </w:rPr>
          <w:fldChar w:fldCharType="separate"/>
        </w:r>
        <w:r w:rsidR="00E052BE">
          <w:rPr>
            <w:noProof/>
            <w:webHidden/>
          </w:rPr>
          <w:t>13</w:t>
        </w:r>
        <w:r w:rsidR="00E052BE">
          <w:rPr>
            <w:noProof/>
            <w:webHidden/>
          </w:rPr>
          <w:fldChar w:fldCharType="end"/>
        </w:r>
      </w:hyperlink>
    </w:p>
    <w:p w14:paraId="49E87740" w14:textId="77777777" w:rsidR="00E052BE" w:rsidRDefault="0098185F">
      <w:pPr>
        <w:pStyle w:val="Kazalovsebine1"/>
        <w:tabs>
          <w:tab w:val="left" w:pos="400"/>
          <w:tab w:val="right" w:leader="dot" w:pos="8778"/>
        </w:tabs>
        <w:rPr>
          <w:rFonts w:eastAsiaTheme="minorEastAsia" w:cstheme="minorBidi"/>
          <w:b w:val="0"/>
          <w:bCs w:val="0"/>
          <w:caps w:val="0"/>
          <w:noProof/>
          <w:sz w:val="22"/>
          <w:szCs w:val="22"/>
          <w:lang w:eastAsia="sl-SI"/>
        </w:rPr>
      </w:pPr>
      <w:hyperlink w:anchor="_Toc502827230" w:history="1">
        <w:r w:rsidR="00E052BE" w:rsidRPr="00752167">
          <w:rPr>
            <w:rStyle w:val="Hiperpovezava"/>
            <w:noProof/>
          </w:rPr>
          <w:t>4</w:t>
        </w:r>
        <w:r w:rsidR="00E052BE">
          <w:rPr>
            <w:rFonts w:eastAsiaTheme="minorEastAsia" w:cstheme="minorBidi"/>
            <w:b w:val="0"/>
            <w:bCs w:val="0"/>
            <w:caps w:val="0"/>
            <w:noProof/>
            <w:sz w:val="22"/>
            <w:szCs w:val="22"/>
            <w:lang w:eastAsia="sl-SI"/>
          </w:rPr>
          <w:tab/>
        </w:r>
        <w:r w:rsidR="00E052BE" w:rsidRPr="00752167">
          <w:rPr>
            <w:rStyle w:val="Hiperpovezava"/>
            <w:noProof/>
          </w:rPr>
          <w:t>MERILO ZA IZBOR</w:t>
        </w:r>
        <w:r w:rsidR="00E052BE">
          <w:rPr>
            <w:noProof/>
            <w:webHidden/>
          </w:rPr>
          <w:tab/>
        </w:r>
        <w:r w:rsidR="00E052BE">
          <w:rPr>
            <w:noProof/>
            <w:webHidden/>
          </w:rPr>
          <w:fldChar w:fldCharType="begin"/>
        </w:r>
        <w:r w:rsidR="00E052BE">
          <w:rPr>
            <w:noProof/>
            <w:webHidden/>
          </w:rPr>
          <w:instrText xml:space="preserve"> PAGEREF _Toc502827230 \h </w:instrText>
        </w:r>
        <w:r w:rsidR="00E052BE">
          <w:rPr>
            <w:noProof/>
            <w:webHidden/>
          </w:rPr>
        </w:r>
        <w:r w:rsidR="00E052BE">
          <w:rPr>
            <w:noProof/>
            <w:webHidden/>
          </w:rPr>
          <w:fldChar w:fldCharType="separate"/>
        </w:r>
        <w:r w:rsidR="00E052BE">
          <w:rPr>
            <w:noProof/>
            <w:webHidden/>
          </w:rPr>
          <w:t>15</w:t>
        </w:r>
        <w:r w:rsidR="00E052BE">
          <w:rPr>
            <w:noProof/>
            <w:webHidden/>
          </w:rPr>
          <w:fldChar w:fldCharType="end"/>
        </w:r>
      </w:hyperlink>
    </w:p>
    <w:p w14:paraId="76339E4D" w14:textId="77777777" w:rsidR="00E052BE" w:rsidRDefault="0098185F">
      <w:pPr>
        <w:pStyle w:val="Kazalovsebine2"/>
        <w:tabs>
          <w:tab w:val="left" w:pos="800"/>
          <w:tab w:val="right" w:leader="dot" w:pos="8778"/>
        </w:tabs>
        <w:rPr>
          <w:rFonts w:eastAsiaTheme="minorEastAsia" w:cstheme="minorBidi"/>
          <w:smallCaps w:val="0"/>
          <w:noProof/>
          <w:sz w:val="22"/>
          <w:szCs w:val="22"/>
          <w:lang w:eastAsia="sl-SI"/>
        </w:rPr>
      </w:pPr>
      <w:hyperlink w:anchor="_Toc502827231" w:history="1">
        <w:r w:rsidR="00E052BE" w:rsidRPr="00752167">
          <w:rPr>
            <w:rStyle w:val="Hiperpovezava"/>
            <w:noProof/>
            <w14:scene3d>
              <w14:camera w14:prst="orthographicFront"/>
              <w14:lightRig w14:rig="threePt" w14:dir="t">
                <w14:rot w14:lat="0" w14:lon="0" w14:rev="0"/>
              </w14:lightRig>
            </w14:scene3d>
          </w:rPr>
          <w:t>4.1</w:t>
        </w:r>
        <w:r w:rsidR="00E052BE">
          <w:rPr>
            <w:rFonts w:eastAsiaTheme="minorEastAsia" w:cstheme="minorBidi"/>
            <w:smallCaps w:val="0"/>
            <w:noProof/>
            <w:sz w:val="22"/>
            <w:szCs w:val="22"/>
            <w:lang w:eastAsia="sl-SI"/>
          </w:rPr>
          <w:tab/>
        </w:r>
        <w:r w:rsidR="00E052BE" w:rsidRPr="00752167">
          <w:rPr>
            <w:rStyle w:val="Hiperpovezava"/>
            <w:noProof/>
          </w:rPr>
          <w:t>NAVODILO ZA IZPOLNITEV PREDRAČUNA</w:t>
        </w:r>
        <w:r w:rsidR="00E052BE">
          <w:rPr>
            <w:noProof/>
            <w:webHidden/>
          </w:rPr>
          <w:tab/>
        </w:r>
        <w:r w:rsidR="00E052BE">
          <w:rPr>
            <w:noProof/>
            <w:webHidden/>
          </w:rPr>
          <w:fldChar w:fldCharType="begin"/>
        </w:r>
        <w:r w:rsidR="00E052BE">
          <w:rPr>
            <w:noProof/>
            <w:webHidden/>
          </w:rPr>
          <w:instrText xml:space="preserve"> PAGEREF _Toc502827231 \h </w:instrText>
        </w:r>
        <w:r w:rsidR="00E052BE">
          <w:rPr>
            <w:noProof/>
            <w:webHidden/>
          </w:rPr>
        </w:r>
        <w:r w:rsidR="00E052BE">
          <w:rPr>
            <w:noProof/>
            <w:webHidden/>
          </w:rPr>
          <w:fldChar w:fldCharType="separate"/>
        </w:r>
        <w:r w:rsidR="00E052BE">
          <w:rPr>
            <w:noProof/>
            <w:webHidden/>
          </w:rPr>
          <w:t>15</w:t>
        </w:r>
        <w:r w:rsidR="00E052BE">
          <w:rPr>
            <w:noProof/>
            <w:webHidden/>
          </w:rPr>
          <w:fldChar w:fldCharType="end"/>
        </w:r>
      </w:hyperlink>
    </w:p>
    <w:p w14:paraId="354CD7D3" w14:textId="77777777" w:rsidR="00E052BE" w:rsidRDefault="0098185F">
      <w:pPr>
        <w:pStyle w:val="Kazalovsebine1"/>
        <w:tabs>
          <w:tab w:val="left" w:pos="400"/>
          <w:tab w:val="right" w:leader="dot" w:pos="8778"/>
        </w:tabs>
        <w:rPr>
          <w:rFonts w:eastAsiaTheme="minorEastAsia" w:cstheme="minorBidi"/>
          <w:b w:val="0"/>
          <w:bCs w:val="0"/>
          <w:caps w:val="0"/>
          <w:noProof/>
          <w:sz w:val="22"/>
          <w:szCs w:val="22"/>
          <w:lang w:eastAsia="sl-SI"/>
        </w:rPr>
      </w:pPr>
      <w:hyperlink w:anchor="_Toc502827232" w:history="1">
        <w:r w:rsidR="00E052BE" w:rsidRPr="00752167">
          <w:rPr>
            <w:rStyle w:val="Hiperpovezava"/>
            <w:noProof/>
          </w:rPr>
          <w:t>5</w:t>
        </w:r>
        <w:r w:rsidR="00E052BE">
          <w:rPr>
            <w:rFonts w:eastAsiaTheme="minorEastAsia" w:cstheme="minorBidi"/>
            <w:b w:val="0"/>
            <w:bCs w:val="0"/>
            <w:caps w:val="0"/>
            <w:noProof/>
            <w:sz w:val="22"/>
            <w:szCs w:val="22"/>
            <w:lang w:eastAsia="sl-SI"/>
          </w:rPr>
          <w:tab/>
        </w:r>
        <w:r w:rsidR="00E052BE" w:rsidRPr="00752167">
          <w:rPr>
            <w:rStyle w:val="Hiperpovezava"/>
            <w:noProof/>
          </w:rPr>
          <w:t>TEHNIČNE SPECIFIKACIJE</w:t>
        </w:r>
        <w:r w:rsidR="00E052BE">
          <w:rPr>
            <w:noProof/>
            <w:webHidden/>
          </w:rPr>
          <w:tab/>
        </w:r>
        <w:r w:rsidR="00E052BE">
          <w:rPr>
            <w:noProof/>
            <w:webHidden/>
          </w:rPr>
          <w:fldChar w:fldCharType="begin"/>
        </w:r>
        <w:r w:rsidR="00E052BE">
          <w:rPr>
            <w:noProof/>
            <w:webHidden/>
          </w:rPr>
          <w:instrText xml:space="preserve"> PAGEREF _Toc502827232 \h </w:instrText>
        </w:r>
        <w:r w:rsidR="00E052BE">
          <w:rPr>
            <w:noProof/>
            <w:webHidden/>
          </w:rPr>
        </w:r>
        <w:r w:rsidR="00E052BE">
          <w:rPr>
            <w:noProof/>
            <w:webHidden/>
          </w:rPr>
          <w:fldChar w:fldCharType="separate"/>
        </w:r>
        <w:r w:rsidR="00E052BE">
          <w:rPr>
            <w:noProof/>
            <w:webHidden/>
          </w:rPr>
          <w:t>16</w:t>
        </w:r>
        <w:r w:rsidR="00E052BE">
          <w:rPr>
            <w:noProof/>
            <w:webHidden/>
          </w:rPr>
          <w:fldChar w:fldCharType="end"/>
        </w:r>
      </w:hyperlink>
    </w:p>
    <w:p w14:paraId="60008A33" w14:textId="77777777" w:rsidR="00E052BE" w:rsidRDefault="0098185F">
      <w:pPr>
        <w:pStyle w:val="Kazalovsebine1"/>
        <w:tabs>
          <w:tab w:val="left" w:pos="400"/>
          <w:tab w:val="right" w:leader="dot" w:pos="8778"/>
        </w:tabs>
        <w:rPr>
          <w:rFonts w:eastAsiaTheme="minorEastAsia" w:cstheme="minorBidi"/>
          <w:b w:val="0"/>
          <w:bCs w:val="0"/>
          <w:caps w:val="0"/>
          <w:noProof/>
          <w:sz w:val="22"/>
          <w:szCs w:val="22"/>
          <w:lang w:eastAsia="sl-SI"/>
        </w:rPr>
      </w:pPr>
      <w:hyperlink w:anchor="_Toc502827233" w:history="1">
        <w:r w:rsidR="00E052BE" w:rsidRPr="00752167">
          <w:rPr>
            <w:rStyle w:val="Hiperpovezava"/>
            <w:noProof/>
          </w:rPr>
          <w:t>6</w:t>
        </w:r>
        <w:r w:rsidR="00E052BE">
          <w:rPr>
            <w:rFonts w:eastAsiaTheme="minorEastAsia" w:cstheme="minorBidi"/>
            <w:b w:val="0"/>
            <w:bCs w:val="0"/>
            <w:caps w:val="0"/>
            <w:noProof/>
            <w:sz w:val="22"/>
            <w:szCs w:val="22"/>
            <w:lang w:eastAsia="sl-SI"/>
          </w:rPr>
          <w:tab/>
        </w:r>
        <w:r w:rsidR="00E052BE" w:rsidRPr="00752167">
          <w:rPr>
            <w:rStyle w:val="Hiperpovezava"/>
            <w:noProof/>
          </w:rPr>
          <w:t>PRILOGE</w:t>
        </w:r>
        <w:r w:rsidR="00E052BE">
          <w:rPr>
            <w:noProof/>
            <w:webHidden/>
          </w:rPr>
          <w:tab/>
        </w:r>
        <w:r w:rsidR="00E052BE">
          <w:rPr>
            <w:noProof/>
            <w:webHidden/>
          </w:rPr>
          <w:fldChar w:fldCharType="begin"/>
        </w:r>
        <w:r w:rsidR="00E052BE">
          <w:rPr>
            <w:noProof/>
            <w:webHidden/>
          </w:rPr>
          <w:instrText xml:space="preserve"> PAGEREF _Toc502827233 \h </w:instrText>
        </w:r>
        <w:r w:rsidR="00E052BE">
          <w:rPr>
            <w:noProof/>
            <w:webHidden/>
          </w:rPr>
        </w:r>
        <w:r w:rsidR="00E052BE">
          <w:rPr>
            <w:noProof/>
            <w:webHidden/>
          </w:rPr>
          <w:fldChar w:fldCharType="separate"/>
        </w:r>
        <w:r w:rsidR="00E052BE">
          <w:rPr>
            <w:noProof/>
            <w:webHidden/>
          </w:rPr>
          <w:t>19</w:t>
        </w:r>
        <w:r w:rsidR="00E052BE">
          <w:rPr>
            <w:noProof/>
            <w:webHidden/>
          </w:rPr>
          <w:fldChar w:fldCharType="end"/>
        </w:r>
      </w:hyperlink>
    </w:p>
    <w:p w14:paraId="0FC2AA7C" w14:textId="77777777" w:rsidR="00E052BE" w:rsidRDefault="0098185F">
      <w:pPr>
        <w:pStyle w:val="Kazalovsebine2"/>
        <w:tabs>
          <w:tab w:val="left" w:pos="800"/>
          <w:tab w:val="right" w:leader="dot" w:pos="8778"/>
        </w:tabs>
        <w:rPr>
          <w:rFonts w:eastAsiaTheme="minorEastAsia" w:cstheme="minorBidi"/>
          <w:smallCaps w:val="0"/>
          <w:noProof/>
          <w:sz w:val="22"/>
          <w:szCs w:val="22"/>
          <w:lang w:eastAsia="sl-SI"/>
        </w:rPr>
      </w:pPr>
      <w:hyperlink w:anchor="_Toc502827234" w:history="1">
        <w:r w:rsidR="00E052BE" w:rsidRPr="00752167">
          <w:rPr>
            <w:rStyle w:val="Hiperpovezava"/>
            <w:noProof/>
            <w14:scene3d>
              <w14:camera w14:prst="orthographicFront"/>
              <w14:lightRig w14:rig="threePt" w14:dir="t">
                <w14:rot w14:lat="0" w14:lon="0" w14:rev="0"/>
              </w14:lightRig>
            </w14:scene3d>
          </w:rPr>
          <w:t>6.1</w:t>
        </w:r>
        <w:r w:rsidR="00E052BE">
          <w:rPr>
            <w:rFonts w:eastAsiaTheme="minorEastAsia" w:cstheme="minorBidi"/>
            <w:smallCaps w:val="0"/>
            <w:noProof/>
            <w:sz w:val="22"/>
            <w:szCs w:val="22"/>
            <w:lang w:eastAsia="sl-SI"/>
          </w:rPr>
          <w:tab/>
        </w:r>
        <w:r w:rsidR="00E052BE" w:rsidRPr="00752167">
          <w:rPr>
            <w:rStyle w:val="Hiperpovezava"/>
            <w:noProof/>
          </w:rPr>
          <w:t>Priloga 1: Ovojnica</w:t>
        </w:r>
        <w:r w:rsidR="00E052BE">
          <w:rPr>
            <w:noProof/>
            <w:webHidden/>
          </w:rPr>
          <w:tab/>
        </w:r>
        <w:r w:rsidR="00E052BE">
          <w:rPr>
            <w:noProof/>
            <w:webHidden/>
          </w:rPr>
          <w:fldChar w:fldCharType="begin"/>
        </w:r>
        <w:r w:rsidR="00E052BE">
          <w:rPr>
            <w:noProof/>
            <w:webHidden/>
          </w:rPr>
          <w:instrText xml:space="preserve"> PAGEREF _Toc502827234 \h </w:instrText>
        </w:r>
        <w:r w:rsidR="00E052BE">
          <w:rPr>
            <w:noProof/>
            <w:webHidden/>
          </w:rPr>
        </w:r>
        <w:r w:rsidR="00E052BE">
          <w:rPr>
            <w:noProof/>
            <w:webHidden/>
          </w:rPr>
          <w:fldChar w:fldCharType="separate"/>
        </w:r>
        <w:r w:rsidR="00E052BE">
          <w:rPr>
            <w:noProof/>
            <w:webHidden/>
          </w:rPr>
          <w:t>20</w:t>
        </w:r>
        <w:r w:rsidR="00E052BE">
          <w:rPr>
            <w:noProof/>
            <w:webHidden/>
          </w:rPr>
          <w:fldChar w:fldCharType="end"/>
        </w:r>
      </w:hyperlink>
    </w:p>
    <w:p w14:paraId="3A13165D" w14:textId="77777777" w:rsidR="00E052BE" w:rsidRDefault="0098185F">
      <w:pPr>
        <w:pStyle w:val="Kazalovsebine2"/>
        <w:tabs>
          <w:tab w:val="left" w:pos="800"/>
          <w:tab w:val="right" w:leader="dot" w:pos="8778"/>
        </w:tabs>
        <w:rPr>
          <w:rFonts w:eastAsiaTheme="minorEastAsia" w:cstheme="minorBidi"/>
          <w:smallCaps w:val="0"/>
          <w:noProof/>
          <w:sz w:val="22"/>
          <w:szCs w:val="22"/>
          <w:lang w:eastAsia="sl-SI"/>
        </w:rPr>
      </w:pPr>
      <w:hyperlink w:anchor="_Toc502827235" w:history="1">
        <w:r w:rsidR="00E052BE" w:rsidRPr="00752167">
          <w:rPr>
            <w:rStyle w:val="Hiperpovezava"/>
            <w:noProof/>
            <w:lang w:val="en-US"/>
            <w14:scene3d>
              <w14:camera w14:prst="orthographicFront"/>
              <w14:lightRig w14:rig="threePt" w14:dir="t">
                <w14:rot w14:lat="0" w14:lon="0" w14:rev="0"/>
              </w14:lightRig>
            </w14:scene3d>
          </w:rPr>
          <w:t>6.2</w:t>
        </w:r>
        <w:r w:rsidR="00E052BE">
          <w:rPr>
            <w:rFonts w:eastAsiaTheme="minorEastAsia" w:cstheme="minorBidi"/>
            <w:smallCaps w:val="0"/>
            <w:noProof/>
            <w:sz w:val="22"/>
            <w:szCs w:val="22"/>
            <w:lang w:eastAsia="sl-SI"/>
          </w:rPr>
          <w:tab/>
        </w:r>
        <w:r w:rsidR="00E052BE" w:rsidRPr="00752167">
          <w:rPr>
            <w:rStyle w:val="Hiperpovezava"/>
            <w:noProof/>
            <w:lang w:val="en-US"/>
          </w:rPr>
          <w:t>Priloga 2: Ponudba</w:t>
        </w:r>
        <w:r w:rsidR="00E052BE">
          <w:rPr>
            <w:noProof/>
            <w:webHidden/>
          </w:rPr>
          <w:tab/>
        </w:r>
        <w:r w:rsidR="00E052BE">
          <w:rPr>
            <w:noProof/>
            <w:webHidden/>
          </w:rPr>
          <w:fldChar w:fldCharType="begin"/>
        </w:r>
        <w:r w:rsidR="00E052BE">
          <w:rPr>
            <w:noProof/>
            <w:webHidden/>
          </w:rPr>
          <w:instrText xml:space="preserve"> PAGEREF _Toc502827235 \h </w:instrText>
        </w:r>
        <w:r w:rsidR="00E052BE">
          <w:rPr>
            <w:noProof/>
            <w:webHidden/>
          </w:rPr>
        </w:r>
        <w:r w:rsidR="00E052BE">
          <w:rPr>
            <w:noProof/>
            <w:webHidden/>
          </w:rPr>
          <w:fldChar w:fldCharType="separate"/>
        </w:r>
        <w:r w:rsidR="00E052BE">
          <w:rPr>
            <w:noProof/>
            <w:webHidden/>
          </w:rPr>
          <w:t>21</w:t>
        </w:r>
        <w:r w:rsidR="00E052BE">
          <w:rPr>
            <w:noProof/>
            <w:webHidden/>
          </w:rPr>
          <w:fldChar w:fldCharType="end"/>
        </w:r>
      </w:hyperlink>
    </w:p>
    <w:p w14:paraId="094DB3EC" w14:textId="77777777" w:rsidR="00E052BE" w:rsidRPr="00E052BE" w:rsidRDefault="00E052BE">
      <w:pPr>
        <w:pStyle w:val="Kazalovsebine2"/>
        <w:tabs>
          <w:tab w:val="right" w:leader="dot" w:pos="8778"/>
        </w:tabs>
        <w:rPr>
          <w:rFonts w:eastAsiaTheme="minorEastAsia" w:cstheme="minorBidi"/>
          <w:smallCaps w:val="0"/>
          <w:noProof/>
          <w:color w:val="FF0000"/>
          <w:sz w:val="22"/>
          <w:szCs w:val="22"/>
          <w:lang w:eastAsia="sl-SI"/>
        </w:rPr>
      </w:pPr>
      <w:hyperlink w:anchor="_Toc502827236" w:history="1">
        <w:r w:rsidRPr="00E052BE">
          <w:rPr>
            <w:rStyle w:val="Hiperpovezava"/>
            <w:noProof/>
            <w:color w:val="FF0000"/>
          </w:rPr>
          <w:t>Priloga 2a: IZJAVA</w:t>
        </w:r>
        <w:r w:rsidRPr="00E052BE">
          <w:rPr>
            <w:noProof/>
            <w:webHidden/>
            <w:color w:val="FF0000"/>
          </w:rPr>
          <w:tab/>
        </w:r>
        <w:r w:rsidRPr="0098185F">
          <w:rPr>
            <w:noProof/>
            <w:webHidden/>
            <w:color w:val="FF0000"/>
          </w:rPr>
          <w:fldChar w:fldCharType="begin"/>
        </w:r>
        <w:r w:rsidRPr="00E052BE">
          <w:rPr>
            <w:noProof/>
            <w:webHidden/>
            <w:color w:val="FF0000"/>
          </w:rPr>
          <w:instrText xml:space="preserve"> PAGEREF _Toc502827236 \h </w:instrText>
        </w:r>
        <w:r w:rsidRPr="0098185F">
          <w:rPr>
            <w:noProof/>
            <w:webHidden/>
            <w:color w:val="FF0000"/>
          </w:rPr>
        </w:r>
        <w:r w:rsidRPr="0098185F">
          <w:rPr>
            <w:noProof/>
            <w:webHidden/>
            <w:color w:val="FF0000"/>
          </w:rPr>
          <w:fldChar w:fldCharType="separate"/>
        </w:r>
        <w:r w:rsidRPr="00E052BE">
          <w:rPr>
            <w:noProof/>
            <w:webHidden/>
            <w:color w:val="FF0000"/>
          </w:rPr>
          <w:t>24</w:t>
        </w:r>
        <w:r w:rsidRPr="0098185F">
          <w:rPr>
            <w:noProof/>
            <w:webHidden/>
            <w:color w:val="FF0000"/>
          </w:rPr>
          <w:fldChar w:fldCharType="end"/>
        </w:r>
      </w:hyperlink>
    </w:p>
    <w:p w14:paraId="04FC18D0" w14:textId="77777777" w:rsidR="00E052BE" w:rsidRDefault="0098185F">
      <w:pPr>
        <w:pStyle w:val="Kazalovsebine2"/>
        <w:tabs>
          <w:tab w:val="left" w:pos="800"/>
          <w:tab w:val="right" w:leader="dot" w:pos="8778"/>
        </w:tabs>
        <w:rPr>
          <w:rFonts w:eastAsiaTheme="minorEastAsia" w:cstheme="minorBidi"/>
          <w:smallCaps w:val="0"/>
          <w:noProof/>
          <w:sz w:val="22"/>
          <w:szCs w:val="22"/>
          <w:lang w:eastAsia="sl-SI"/>
        </w:rPr>
      </w:pPr>
      <w:hyperlink w:anchor="_Toc502827237" w:history="1">
        <w:r w:rsidR="00E052BE" w:rsidRPr="00752167">
          <w:rPr>
            <w:rStyle w:val="Hiperpovezava"/>
            <w:noProof/>
            <w14:scene3d>
              <w14:camera w14:prst="orthographicFront"/>
              <w14:lightRig w14:rig="threePt" w14:dir="t">
                <w14:rot w14:lat="0" w14:lon="0" w14:rev="0"/>
              </w14:lightRig>
            </w14:scene3d>
          </w:rPr>
          <w:t>6.3</w:t>
        </w:r>
        <w:r w:rsidR="00E052BE">
          <w:rPr>
            <w:rFonts w:eastAsiaTheme="minorEastAsia" w:cstheme="minorBidi"/>
            <w:smallCaps w:val="0"/>
            <w:noProof/>
            <w:sz w:val="22"/>
            <w:szCs w:val="22"/>
            <w:lang w:eastAsia="sl-SI"/>
          </w:rPr>
          <w:tab/>
        </w:r>
        <w:r w:rsidR="00E052BE" w:rsidRPr="00752167">
          <w:rPr>
            <w:rStyle w:val="Hiperpovezava"/>
            <w:noProof/>
          </w:rPr>
          <w:t>Priloga</w:t>
        </w:r>
        <w:r w:rsidR="00E052BE" w:rsidRPr="00752167">
          <w:rPr>
            <w:rStyle w:val="Hiperpovezava"/>
            <w:caps/>
            <w:noProof/>
          </w:rPr>
          <w:t xml:space="preserve"> 3: </w:t>
        </w:r>
        <w:r w:rsidR="00E052BE" w:rsidRPr="00752167">
          <w:rPr>
            <w:rStyle w:val="Hiperpovezava"/>
            <w:noProof/>
          </w:rPr>
          <w:t>Predračun</w:t>
        </w:r>
        <w:r w:rsidR="00E052BE">
          <w:rPr>
            <w:noProof/>
            <w:webHidden/>
          </w:rPr>
          <w:tab/>
        </w:r>
        <w:r w:rsidR="00E052BE">
          <w:rPr>
            <w:noProof/>
            <w:webHidden/>
          </w:rPr>
          <w:fldChar w:fldCharType="begin"/>
        </w:r>
        <w:r w:rsidR="00E052BE">
          <w:rPr>
            <w:noProof/>
            <w:webHidden/>
          </w:rPr>
          <w:instrText xml:space="preserve"> PAGEREF _Toc502827237 \h </w:instrText>
        </w:r>
        <w:r w:rsidR="00E052BE">
          <w:rPr>
            <w:noProof/>
            <w:webHidden/>
          </w:rPr>
        </w:r>
        <w:r w:rsidR="00E052BE">
          <w:rPr>
            <w:noProof/>
            <w:webHidden/>
          </w:rPr>
          <w:fldChar w:fldCharType="separate"/>
        </w:r>
        <w:r w:rsidR="00E052BE">
          <w:rPr>
            <w:noProof/>
            <w:webHidden/>
          </w:rPr>
          <w:t>25</w:t>
        </w:r>
        <w:r w:rsidR="00E052BE">
          <w:rPr>
            <w:noProof/>
            <w:webHidden/>
          </w:rPr>
          <w:fldChar w:fldCharType="end"/>
        </w:r>
      </w:hyperlink>
    </w:p>
    <w:p w14:paraId="5650A041" w14:textId="77777777" w:rsidR="00E052BE" w:rsidRDefault="0098185F">
      <w:pPr>
        <w:pStyle w:val="Kazalovsebine2"/>
        <w:tabs>
          <w:tab w:val="left" w:pos="800"/>
          <w:tab w:val="right" w:leader="dot" w:pos="8778"/>
        </w:tabs>
        <w:rPr>
          <w:rFonts w:eastAsiaTheme="minorEastAsia" w:cstheme="minorBidi"/>
          <w:smallCaps w:val="0"/>
          <w:noProof/>
          <w:sz w:val="22"/>
          <w:szCs w:val="22"/>
          <w:lang w:eastAsia="sl-SI"/>
        </w:rPr>
      </w:pPr>
      <w:hyperlink w:anchor="_Toc502827238" w:history="1">
        <w:r w:rsidR="00E052BE" w:rsidRPr="00752167">
          <w:rPr>
            <w:rStyle w:val="Hiperpovezava"/>
            <w:noProof/>
            <w14:scene3d>
              <w14:camera w14:prst="orthographicFront"/>
              <w14:lightRig w14:rig="threePt" w14:dir="t">
                <w14:rot w14:lat="0" w14:lon="0" w14:rev="0"/>
              </w14:lightRig>
            </w14:scene3d>
          </w:rPr>
          <w:t>6.4</w:t>
        </w:r>
        <w:r w:rsidR="00E052BE">
          <w:rPr>
            <w:rFonts w:eastAsiaTheme="minorEastAsia" w:cstheme="minorBidi"/>
            <w:smallCaps w:val="0"/>
            <w:noProof/>
            <w:sz w:val="22"/>
            <w:szCs w:val="22"/>
            <w:lang w:eastAsia="sl-SI"/>
          </w:rPr>
          <w:tab/>
        </w:r>
        <w:r w:rsidR="00E052BE" w:rsidRPr="00752167">
          <w:rPr>
            <w:rStyle w:val="Hiperpovezava"/>
            <w:noProof/>
          </w:rPr>
          <w:t>Priloga 4a: Potrdilo iz kazenske evidence fizičnih oseb</w:t>
        </w:r>
        <w:r w:rsidR="00E052BE">
          <w:rPr>
            <w:noProof/>
            <w:webHidden/>
          </w:rPr>
          <w:tab/>
        </w:r>
        <w:r w:rsidR="00E052BE">
          <w:rPr>
            <w:noProof/>
            <w:webHidden/>
          </w:rPr>
          <w:fldChar w:fldCharType="begin"/>
        </w:r>
        <w:r w:rsidR="00E052BE">
          <w:rPr>
            <w:noProof/>
            <w:webHidden/>
          </w:rPr>
          <w:instrText xml:space="preserve"> PAGEREF _Toc502827238 \h </w:instrText>
        </w:r>
        <w:r w:rsidR="00E052BE">
          <w:rPr>
            <w:noProof/>
            <w:webHidden/>
          </w:rPr>
        </w:r>
        <w:r w:rsidR="00E052BE">
          <w:rPr>
            <w:noProof/>
            <w:webHidden/>
          </w:rPr>
          <w:fldChar w:fldCharType="separate"/>
        </w:r>
        <w:r w:rsidR="00E052BE">
          <w:rPr>
            <w:noProof/>
            <w:webHidden/>
          </w:rPr>
          <w:t>26</w:t>
        </w:r>
        <w:r w:rsidR="00E052BE">
          <w:rPr>
            <w:noProof/>
            <w:webHidden/>
          </w:rPr>
          <w:fldChar w:fldCharType="end"/>
        </w:r>
      </w:hyperlink>
    </w:p>
    <w:p w14:paraId="6E20BC65" w14:textId="77777777" w:rsidR="00E052BE" w:rsidRDefault="0098185F">
      <w:pPr>
        <w:pStyle w:val="Kazalovsebine2"/>
        <w:tabs>
          <w:tab w:val="left" w:pos="800"/>
          <w:tab w:val="right" w:leader="dot" w:pos="8778"/>
        </w:tabs>
        <w:rPr>
          <w:rFonts w:eastAsiaTheme="minorEastAsia" w:cstheme="minorBidi"/>
          <w:smallCaps w:val="0"/>
          <w:noProof/>
          <w:sz w:val="22"/>
          <w:szCs w:val="22"/>
          <w:lang w:eastAsia="sl-SI"/>
        </w:rPr>
      </w:pPr>
      <w:hyperlink w:anchor="_Toc502827239" w:history="1">
        <w:r w:rsidR="00E052BE" w:rsidRPr="00752167">
          <w:rPr>
            <w:rStyle w:val="Hiperpovezava"/>
            <w:noProof/>
            <w14:scene3d>
              <w14:camera w14:prst="orthographicFront"/>
              <w14:lightRig w14:rig="threePt" w14:dir="t">
                <w14:rot w14:lat="0" w14:lon="0" w14:rev="0"/>
              </w14:lightRig>
            </w14:scene3d>
          </w:rPr>
          <w:t>6.5</w:t>
        </w:r>
        <w:r w:rsidR="00E052BE">
          <w:rPr>
            <w:rFonts w:eastAsiaTheme="minorEastAsia" w:cstheme="minorBidi"/>
            <w:smallCaps w:val="0"/>
            <w:noProof/>
            <w:sz w:val="22"/>
            <w:szCs w:val="22"/>
            <w:lang w:eastAsia="sl-SI"/>
          </w:rPr>
          <w:tab/>
        </w:r>
        <w:r w:rsidR="00E052BE" w:rsidRPr="00752167">
          <w:rPr>
            <w:rStyle w:val="Hiperpovezava"/>
            <w:noProof/>
          </w:rPr>
          <w:t>Priloga 4b: Potrdilo iz kazenske evidence pravnih oseb</w:t>
        </w:r>
        <w:r w:rsidR="00E052BE">
          <w:rPr>
            <w:noProof/>
            <w:webHidden/>
          </w:rPr>
          <w:tab/>
        </w:r>
        <w:r w:rsidR="00E052BE">
          <w:rPr>
            <w:noProof/>
            <w:webHidden/>
          </w:rPr>
          <w:fldChar w:fldCharType="begin"/>
        </w:r>
        <w:r w:rsidR="00E052BE">
          <w:rPr>
            <w:noProof/>
            <w:webHidden/>
          </w:rPr>
          <w:instrText xml:space="preserve"> PAGEREF _Toc502827239 \h </w:instrText>
        </w:r>
        <w:r w:rsidR="00E052BE">
          <w:rPr>
            <w:noProof/>
            <w:webHidden/>
          </w:rPr>
        </w:r>
        <w:r w:rsidR="00E052BE">
          <w:rPr>
            <w:noProof/>
            <w:webHidden/>
          </w:rPr>
          <w:fldChar w:fldCharType="separate"/>
        </w:r>
        <w:r w:rsidR="00E052BE">
          <w:rPr>
            <w:noProof/>
            <w:webHidden/>
          </w:rPr>
          <w:t>27</w:t>
        </w:r>
        <w:r w:rsidR="00E052BE">
          <w:rPr>
            <w:noProof/>
            <w:webHidden/>
          </w:rPr>
          <w:fldChar w:fldCharType="end"/>
        </w:r>
      </w:hyperlink>
    </w:p>
    <w:p w14:paraId="78E86646" w14:textId="77777777" w:rsidR="00E052BE" w:rsidRDefault="0098185F">
      <w:pPr>
        <w:pStyle w:val="Kazalovsebine2"/>
        <w:tabs>
          <w:tab w:val="left" w:pos="800"/>
          <w:tab w:val="right" w:leader="dot" w:pos="8778"/>
        </w:tabs>
        <w:rPr>
          <w:rFonts w:eastAsiaTheme="minorEastAsia" w:cstheme="minorBidi"/>
          <w:smallCaps w:val="0"/>
          <w:noProof/>
          <w:sz w:val="22"/>
          <w:szCs w:val="22"/>
          <w:lang w:eastAsia="sl-SI"/>
        </w:rPr>
      </w:pPr>
      <w:hyperlink w:anchor="_Toc502827240" w:history="1">
        <w:r w:rsidR="00E052BE" w:rsidRPr="00752167">
          <w:rPr>
            <w:rStyle w:val="Hiperpovezava"/>
            <w:noProof/>
            <w14:scene3d>
              <w14:camera w14:prst="orthographicFront"/>
              <w14:lightRig w14:rig="threePt" w14:dir="t">
                <w14:rot w14:lat="0" w14:lon="0" w14:rev="0"/>
              </w14:lightRig>
            </w14:scene3d>
          </w:rPr>
          <w:t>6.6</w:t>
        </w:r>
        <w:r w:rsidR="00E052BE">
          <w:rPr>
            <w:rFonts w:eastAsiaTheme="minorEastAsia" w:cstheme="minorBidi"/>
            <w:smallCaps w:val="0"/>
            <w:noProof/>
            <w:sz w:val="22"/>
            <w:szCs w:val="22"/>
            <w:lang w:eastAsia="sl-SI"/>
          </w:rPr>
          <w:tab/>
        </w:r>
        <w:r w:rsidR="00E052BE" w:rsidRPr="00752167">
          <w:rPr>
            <w:rStyle w:val="Hiperpovezava"/>
            <w:noProof/>
          </w:rPr>
          <w:t>Priloga 5: Zahteva in soglasje podizvajalca za neposredno plačilo</w:t>
        </w:r>
        <w:r w:rsidR="00E052BE">
          <w:rPr>
            <w:noProof/>
            <w:webHidden/>
          </w:rPr>
          <w:tab/>
        </w:r>
        <w:r w:rsidR="00E052BE">
          <w:rPr>
            <w:noProof/>
            <w:webHidden/>
          </w:rPr>
          <w:fldChar w:fldCharType="begin"/>
        </w:r>
        <w:r w:rsidR="00E052BE">
          <w:rPr>
            <w:noProof/>
            <w:webHidden/>
          </w:rPr>
          <w:instrText xml:space="preserve"> PAGEREF _Toc502827240 \h </w:instrText>
        </w:r>
        <w:r w:rsidR="00E052BE">
          <w:rPr>
            <w:noProof/>
            <w:webHidden/>
          </w:rPr>
        </w:r>
        <w:r w:rsidR="00E052BE">
          <w:rPr>
            <w:noProof/>
            <w:webHidden/>
          </w:rPr>
          <w:fldChar w:fldCharType="separate"/>
        </w:r>
        <w:r w:rsidR="00E052BE">
          <w:rPr>
            <w:noProof/>
            <w:webHidden/>
          </w:rPr>
          <w:t>28</w:t>
        </w:r>
        <w:r w:rsidR="00E052BE">
          <w:rPr>
            <w:noProof/>
            <w:webHidden/>
          </w:rPr>
          <w:fldChar w:fldCharType="end"/>
        </w:r>
      </w:hyperlink>
    </w:p>
    <w:p w14:paraId="06A887BD" w14:textId="77777777" w:rsidR="00E052BE" w:rsidRDefault="0098185F">
      <w:pPr>
        <w:pStyle w:val="Kazalovsebine2"/>
        <w:tabs>
          <w:tab w:val="left" w:pos="800"/>
          <w:tab w:val="right" w:leader="dot" w:pos="8778"/>
        </w:tabs>
        <w:rPr>
          <w:rFonts w:eastAsiaTheme="minorEastAsia" w:cstheme="minorBidi"/>
          <w:smallCaps w:val="0"/>
          <w:noProof/>
          <w:sz w:val="22"/>
          <w:szCs w:val="22"/>
          <w:lang w:eastAsia="sl-SI"/>
        </w:rPr>
      </w:pPr>
      <w:hyperlink w:anchor="_Toc502827241" w:history="1">
        <w:r w:rsidR="00E052BE" w:rsidRPr="00752167">
          <w:rPr>
            <w:rStyle w:val="Hiperpovezava"/>
            <w:noProof/>
            <w14:scene3d>
              <w14:camera w14:prst="orthographicFront"/>
              <w14:lightRig w14:rig="threePt" w14:dir="t">
                <w14:rot w14:lat="0" w14:lon="0" w14:rev="0"/>
              </w14:lightRig>
            </w14:scene3d>
          </w:rPr>
          <w:t>6.7</w:t>
        </w:r>
        <w:r w:rsidR="00E052BE">
          <w:rPr>
            <w:rFonts w:eastAsiaTheme="minorEastAsia" w:cstheme="minorBidi"/>
            <w:smallCaps w:val="0"/>
            <w:noProof/>
            <w:sz w:val="22"/>
            <w:szCs w:val="22"/>
            <w:lang w:eastAsia="sl-SI"/>
          </w:rPr>
          <w:tab/>
        </w:r>
        <w:r w:rsidR="00E052BE" w:rsidRPr="00752167">
          <w:rPr>
            <w:rStyle w:val="Hiperpovezava"/>
            <w:noProof/>
          </w:rPr>
          <w:t>Priloga 6: Vzorec pogodbe</w:t>
        </w:r>
        <w:r w:rsidR="00E052BE">
          <w:rPr>
            <w:noProof/>
            <w:webHidden/>
          </w:rPr>
          <w:tab/>
        </w:r>
        <w:r w:rsidR="00E052BE">
          <w:rPr>
            <w:noProof/>
            <w:webHidden/>
          </w:rPr>
          <w:fldChar w:fldCharType="begin"/>
        </w:r>
        <w:r w:rsidR="00E052BE">
          <w:rPr>
            <w:noProof/>
            <w:webHidden/>
          </w:rPr>
          <w:instrText xml:space="preserve"> PAGEREF _Toc502827241 \h </w:instrText>
        </w:r>
        <w:r w:rsidR="00E052BE">
          <w:rPr>
            <w:noProof/>
            <w:webHidden/>
          </w:rPr>
        </w:r>
        <w:r w:rsidR="00E052BE">
          <w:rPr>
            <w:noProof/>
            <w:webHidden/>
          </w:rPr>
          <w:fldChar w:fldCharType="separate"/>
        </w:r>
        <w:r w:rsidR="00E052BE">
          <w:rPr>
            <w:noProof/>
            <w:webHidden/>
          </w:rPr>
          <w:t>29</w:t>
        </w:r>
        <w:r w:rsidR="00E052BE">
          <w:rPr>
            <w:noProof/>
            <w:webHidden/>
          </w:rPr>
          <w:fldChar w:fldCharType="end"/>
        </w:r>
      </w:hyperlink>
    </w:p>
    <w:p w14:paraId="0A6C1E54" w14:textId="77777777" w:rsidR="00E052BE" w:rsidRDefault="0098185F">
      <w:pPr>
        <w:pStyle w:val="Kazalovsebine2"/>
        <w:tabs>
          <w:tab w:val="left" w:pos="800"/>
          <w:tab w:val="right" w:leader="dot" w:pos="8778"/>
        </w:tabs>
        <w:rPr>
          <w:rFonts w:eastAsiaTheme="minorEastAsia" w:cstheme="minorBidi"/>
          <w:smallCaps w:val="0"/>
          <w:noProof/>
          <w:sz w:val="22"/>
          <w:szCs w:val="22"/>
          <w:lang w:eastAsia="sl-SI"/>
        </w:rPr>
      </w:pPr>
      <w:hyperlink w:anchor="_Toc502827242" w:history="1">
        <w:r w:rsidR="00E052BE" w:rsidRPr="00752167">
          <w:rPr>
            <w:rStyle w:val="Hiperpovezava"/>
            <w:noProof/>
            <w14:scene3d>
              <w14:camera w14:prst="orthographicFront"/>
              <w14:lightRig w14:rig="threePt" w14:dir="t">
                <w14:rot w14:lat="0" w14:lon="0" w14:rev="0"/>
              </w14:lightRig>
            </w14:scene3d>
          </w:rPr>
          <w:t>6.8</w:t>
        </w:r>
        <w:r w:rsidR="00E052BE">
          <w:rPr>
            <w:rFonts w:eastAsiaTheme="minorEastAsia" w:cstheme="minorBidi"/>
            <w:smallCaps w:val="0"/>
            <w:noProof/>
            <w:sz w:val="22"/>
            <w:szCs w:val="22"/>
            <w:lang w:eastAsia="sl-SI"/>
          </w:rPr>
          <w:tab/>
        </w:r>
        <w:r w:rsidR="00E052BE" w:rsidRPr="00752167">
          <w:rPr>
            <w:rStyle w:val="Hiperpovezava"/>
            <w:noProof/>
          </w:rPr>
          <w:t>Priloga 7 – Obrazec zavarovanja za resnost ponudbe po EPGP - 758</w:t>
        </w:r>
        <w:r w:rsidR="00E052BE">
          <w:rPr>
            <w:noProof/>
            <w:webHidden/>
          </w:rPr>
          <w:tab/>
        </w:r>
        <w:r w:rsidR="00E052BE">
          <w:rPr>
            <w:noProof/>
            <w:webHidden/>
          </w:rPr>
          <w:fldChar w:fldCharType="begin"/>
        </w:r>
        <w:r w:rsidR="00E052BE">
          <w:rPr>
            <w:noProof/>
            <w:webHidden/>
          </w:rPr>
          <w:instrText xml:space="preserve"> PAGEREF _Toc502827242 \h </w:instrText>
        </w:r>
        <w:r w:rsidR="00E052BE">
          <w:rPr>
            <w:noProof/>
            <w:webHidden/>
          </w:rPr>
        </w:r>
        <w:r w:rsidR="00E052BE">
          <w:rPr>
            <w:noProof/>
            <w:webHidden/>
          </w:rPr>
          <w:fldChar w:fldCharType="separate"/>
        </w:r>
        <w:r w:rsidR="00E052BE">
          <w:rPr>
            <w:noProof/>
            <w:webHidden/>
          </w:rPr>
          <w:t>34</w:t>
        </w:r>
        <w:r w:rsidR="00E052BE">
          <w:rPr>
            <w:noProof/>
            <w:webHidden/>
          </w:rPr>
          <w:fldChar w:fldCharType="end"/>
        </w:r>
      </w:hyperlink>
    </w:p>
    <w:p w14:paraId="70D4269F" w14:textId="77777777" w:rsidR="00E052BE" w:rsidRDefault="0098185F">
      <w:pPr>
        <w:pStyle w:val="Kazalovsebine2"/>
        <w:tabs>
          <w:tab w:val="left" w:pos="800"/>
          <w:tab w:val="right" w:leader="dot" w:pos="8778"/>
        </w:tabs>
        <w:rPr>
          <w:rFonts w:eastAsiaTheme="minorEastAsia" w:cstheme="minorBidi"/>
          <w:smallCaps w:val="0"/>
          <w:noProof/>
          <w:sz w:val="22"/>
          <w:szCs w:val="22"/>
          <w:lang w:eastAsia="sl-SI"/>
        </w:rPr>
      </w:pPr>
      <w:hyperlink w:anchor="_Toc502827243" w:history="1">
        <w:r w:rsidR="00E052BE" w:rsidRPr="00752167">
          <w:rPr>
            <w:rStyle w:val="Hiperpovezava"/>
            <w:noProof/>
            <w14:scene3d>
              <w14:camera w14:prst="orthographicFront"/>
              <w14:lightRig w14:rig="threePt" w14:dir="t">
                <w14:rot w14:lat="0" w14:lon="0" w14:rev="0"/>
              </w14:lightRig>
            </w14:scene3d>
          </w:rPr>
          <w:t>6.9</w:t>
        </w:r>
        <w:r w:rsidR="00E052BE">
          <w:rPr>
            <w:rFonts w:eastAsiaTheme="minorEastAsia" w:cstheme="minorBidi"/>
            <w:smallCaps w:val="0"/>
            <w:noProof/>
            <w:sz w:val="22"/>
            <w:szCs w:val="22"/>
            <w:lang w:eastAsia="sl-SI"/>
          </w:rPr>
          <w:tab/>
        </w:r>
        <w:r w:rsidR="00E052BE" w:rsidRPr="00752167">
          <w:rPr>
            <w:rStyle w:val="Hiperpovezava"/>
            <w:noProof/>
          </w:rPr>
          <w:t>Priloga 8 – Obrazec zavarovanja za dobro izvedbo pogodbenih obveznosti po EPGP - 758</w:t>
        </w:r>
        <w:r w:rsidR="00E052BE">
          <w:rPr>
            <w:noProof/>
            <w:webHidden/>
          </w:rPr>
          <w:tab/>
        </w:r>
        <w:r w:rsidR="00E052BE">
          <w:rPr>
            <w:noProof/>
            <w:webHidden/>
          </w:rPr>
          <w:fldChar w:fldCharType="begin"/>
        </w:r>
        <w:r w:rsidR="00E052BE">
          <w:rPr>
            <w:noProof/>
            <w:webHidden/>
          </w:rPr>
          <w:instrText xml:space="preserve"> PAGEREF _Toc502827243 \h </w:instrText>
        </w:r>
        <w:r w:rsidR="00E052BE">
          <w:rPr>
            <w:noProof/>
            <w:webHidden/>
          </w:rPr>
        </w:r>
        <w:r w:rsidR="00E052BE">
          <w:rPr>
            <w:noProof/>
            <w:webHidden/>
          </w:rPr>
          <w:fldChar w:fldCharType="separate"/>
        </w:r>
        <w:r w:rsidR="00E052BE">
          <w:rPr>
            <w:noProof/>
            <w:webHidden/>
          </w:rPr>
          <w:t>36</w:t>
        </w:r>
        <w:r w:rsidR="00E052BE">
          <w:rPr>
            <w:noProof/>
            <w:webHidden/>
          </w:rPr>
          <w:fldChar w:fldCharType="end"/>
        </w:r>
      </w:hyperlink>
    </w:p>
    <w:p w14:paraId="6B150337" w14:textId="77777777" w:rsidR="005F0D6D" w:rsidRPr="00EF239E" w:rsidRDefault="00735763" w:rsidP="005F0D6D">
      <w:r w:rsidRPr="00EF239E">
        <w:rPr>
          <w:rFonts w:asciiTheme="minorHAnsi" w:hAnsiTheme="minorHAnsi"/>
          <w:b/>
          <w:bCs/>
          <w:caps/>
        </w:rPr>
        <w:fldChar w:fldCharType="end"/>
      </w:r>
      <w:r w:rsidR="005F0D6D" w:rsidRPr="00EF239E">
        <w:br w:type="page"/>
      </w:r>
    </w:p>
    <w:p w14:paraId="20294A2C" w14:textId="77777777" w:rsidR="005F0D6D" w:rsidRPr="00EF239E" w:rsidRDefault="005F0D6D" w:rsidP="00436C9A">
      <w:pPr>
        <w:pStyle w:val="Naslov1"/>
      </w:pPr>
      <w:bookmarkStart w:id="0" w:name="_Toc422475878"/>
      <w:bookmarkStart w:id="1" w:name="_Toc464046339"/>
      <w:bookmarkStart w:id="2" w:name="_Toc502827199"/>
      <w:r w:rsidRPr="00EF239E">
        <w:lastRenderedPageBreak/>
        <w:t>POVABILO K ODDAJI PONUDBE</w:t>
      </w:r>
      <w:bookmarkEnd w:id="0"/>
      <w:bookmarkEnd w:id="1"/>
      <w:bookmarkEnd w:id="2"/>
    </w:p>
    <w:p w14:paraId="6B0F30C1" w14:textId="77777777" w:rsidR="005F0D6D" w:rsidRPr="00EF239E" w:rsidRDefault="005F0D6D" w:rsidP="005F0D6D"/>
    <w:p w14:paraId="40CE53D9" w14:textId="77777777" w:rsidR="005F0D6D" w:rsidRPr="00EF239E" w:rsidRDefault="005F0D6D" w:rsidP="005F0D6D">
      <w:pPr>
        <w:jc w:val="both"/>
        <w:rPr>
          <w:b/>
        </w:rPr>
      </w:pPr>
      <w:r w:rsidRPr="00EF239E">
        <w:t>Naročnik Inšpektorat RS za okolje in prostor, Dunajska cesta 58, 1000 Ljubljana (v nadaljevanju: naročnik / IRSOP) vabi zainteresirane ponudnike, da predložijo svoje ponudbe za oddajo javnega naročila storitev »</w:t>
      </w:r>
      <w:r w:rsidR="006B78E8" w:rsidRPr="00EF239E">
        <w:rPr>
          <w:b/>
        </w:rPr>
        <w:t>Prevzem, prevoz in predelava odpadnih gum</w:t>
      </w:r>
      <w:r w:rsidRPr="00EF239E">
        <w:rPr>
          <w:b/>
        </w:rPr>
        <w:t>«.</w:t>
      </w:r>
    </w:p>
    <w:p w14:paraId="46738FDC" w14:textId="77777777" w:rsidR="005F0D6D" w:rsidRPr="00EF239E" w:rsidRDefault="005F0D6D" w:rsidP="005F0D6D">
      <w:pPr>
        <w:jc w:val="both"/>
        <w:rPr>
          <w:b/>
        </w:rPr>
      </w:pPr>
    </w:p>
    <w:p w14:paraId="5A62D791" w14:textId="77777777" w:rsidR="005F0D6D" w:rsidRPr="00EF239E" w:rsidRDefault="005F0D6D" w:rsidP="005F0D6D">
      <w:pPr>
        <w:jc w:val="both"/>
      </w:pPr>
      <w:r w:rsidRPr="00EF239E">
        <w:t>Ponudbe morajo biti v celoti pripravljene v skladu z dokumentacijo v zvezi z oddajo javnega naročila in morajo izpolnjevati vse pogoje za ugotavljanje sposobnosti za sodelovanje v postopku javnega naročila.</w:t>
      </w:r>
    </w:p>
    <w:p w14:paraId="1CF4BE0E" w14:textId="77777777" w:rsidR="005F0D6D" w:rsidRPr="00EF239E" w:rsidRDefault="005F0D6D" w:rsidP="005F0D6D">
      <w:pPr>
        <w:jc w:val="both"/>
      </w:pPr>
    </w:p>
    <w:p w14:paraId="742BD388" w14:textId="6CFAD4F9" w:rsidR="005F0D6D" w:rsidRPr="00EF239E" w:rsidRDefault="005F0D6D" w:rsidP="005F0D6D">
      <w:pPr>
        <w:jc w:val="both"/>
      </w:pPr>
      <w:r w:rsidRPr="00EF239E">
        <w:t xml:space="preserve">Naročnik bo kot pravočasne upošteval ponudbe, ki bodo v tajništvo Inšpektorata RS za okolje in prostor, Dunajska cesta 58 (vhod z Dunajske 56), 1000 Ljubljana, prispele najkasneje do </w:t>
      </w:r>
      <w:r w:rsidR="006703E9" w:rsidRPr="00EF239E">
        <w:rPr>
          <w:b/>
        </w:rPr>
        <w:t>1</w:t>
      </w:r>
      <w:r w:rsidR="001B0425" w:rsidRPr="00EF239E">
        <w:rPr>
          <w:b/>
        </w:rPr>
        <w:t>5</w:t>
      </w:r>
      <w:r w:rsidR="006703E9" w:rsidRPr="00EF239E">
        <w:rPr>
          <w:b/>
        </w:rPr>
        <w:t xml:space="preserve">. </w:t>
      </w:r>
      <w:r w:rsidR="001F7CC9" w:rsidRPr="00EF239E">
        <w:rPr>
          <w:b/>
        </w:rPr>
        <w:t>1</w:t>
      </w:r>
      <w:r w:rsidR="006703E9" w:rsidRPr="00EF239E">
        <w:rPr>
          <w:b/>
        </w:rPr>
        <w:t xml:space="preserve">.  </w:t>
      </w:r>
      <w:r w:rsidRPr="00EF239E">
        <w:rPr>
          <w:b/>
        </w:rPr>
        <w:t>201</w:t>
      </w:r>
      <w:r w:rsidR="001B0425" w:rsidRPr="00EF239E">
        <w:rPr>
          <w:b/>
        </w:rPr>
        <w:t>8</w:t>
      </w:r>
      <w:r w:rsidR="00744989" w:rsidRPr="00EF239E">
        <w:rPr>
          <w:b/>
        </w:rPr>
        <w:t>,</w:t>
      </w:r>
      <w:r w:rsidRPr="00EF239E">
        <w:rPr>
          <w:b/>
        </w:rPr>
        <w:t xml:space="preserve"> do 10.00 ure</w:t>
      </w:r>
      <w:r w:rsidRPr="00EF239E">
        <w:t>.</w:t>
      </w:r>
    </w:p>
    <w:p w14:paraId="505F0E4D" w14:textId="77777777" w:rsidR="005F0D6D" w:rsidRPr="00EF239E" w:rsidRDefault="005F0D6D" w:rsidP="005F0D6D">
      <w:pPr>
        <w:jc w:val="both"/>
      </w:pPr>
    </w:p>
    <w:p w14:paraId="69B49096" w14:textId="1C2027AF" w:rsidR="005F0D6D" w:rsidRPr="00EF239E" w:rsidRDefault="005F0D6D" w:rsidP="005F0D6D">
      <w:pPr>
        <w:jc w:val="both"/>
      </w:pPr>
      <w:r w:rsidRPr="00EF239E">
        <w:t xml:space="preserve">Javno odpiranje ponudb bo </w:t>
      </w:r>
      <w:r w:rsidR="006703E9" w:rsidRPr="00EF239E">
        <w:rPr>
          <w:b/>
        </w:rPr>
        <w:t>1</w:t>
      </w:r>
      <w:r w:rsidR="001B0425" w:rsidRPr="00EF239E">
        <w:rPr>
          <w:b/>
        </w:rPr>
        <w:t>5</w:t>
      </w:r>
      <w:r w:rsidR="006703E9" w:rsidRPr="00EF239E">
        <w:rPr>
          <w:b/>
        </w:rPr>
        <w:t xml:space="preserve">. </w:t>
      </w:r>
      <w:r w:rsidR="001B0425" w:rsidRPr="00EF239E">
        <w:rPr>
          <w:b/>
        </w:rPr>
        <w:t>1</w:t>
      </w:r>
      <w:r w:rsidR="006703E9" w:rsidRPr="00EF239E">
        <w:rPr>
          <w:b/>
        </w:rPr>
        <w:t xml:space="preserve">. </w:t>
      </w:r>
      <w:r w:rsidRPr="00EF239E">
        <w:rPr>
          <w:b/>
        </w:rPr>
        <w:t>201</w:t>
      </w:r>
      <w:r w:rsidR="001B0425" w:rsidRPr="00EF239E">
        <w:rPr>
          <w:b/>
        </w:rPr>
        <w:t>8</w:t>
      </w:r>
      <w:r w:rsidRPr="00EF239E">
        <w:rPr>
          <w:b/>
        </w:rPr>
        <w:t xml:space="preserve"> ob 11.00</w:t>
      </w:r>
      <w:r w:rsidRPr="00EF239E">
        <w:t xml:space="preserve"> uri v prostorih naročnika.</w:t>
      </w:r>
    </w:p>
    <w:p w14:paraId="4F1BCAEB" w14:textId="77777777" w:rsidR="005F0D6D" w:rsidRPr="00EF239E" w:rsidRDefault="005F0D6D" w:rsidP="005F0D6D">
      <w:pPr>
        <w:jc w:val="both"/>
      </w:pPr>
    </w:p>
    <w:p w14:paraId="78447FF2" w14:textId="77777777" w:rsidR="005F0D6D" w:rsidRPr="00EF239E" w:rsidRDefault="005F0D6D" w:rsidP="005F0D6D">
      <w:pPr>
        <w:jc w:val="both"/>
      </w:pPr>
    </w:p>
    <w:p w14:paraId="76ED5A4D" w14:textId="77777777" w:rsidR="005F0D6D" w:rsidRPr="00EF239E" w:rsidRDefault="005F0D6D" w:rsidP="005F0D6D">
      <w:pPr>
        <w:jc w:val="both"/>
      </w:pPr>
      <w:r w:rsidRPr="00EF239E">
        <w:t>Naročnik je javno naročilo objavil na svoji spletni strani (http://www.iop.gov.si), pod rubriko Javne objave, ter na portalu javnih naročil (http://www.enarocanje.si/).</w:t>
      </w:r>
    </w:p>
    <w:p w14:paraId="0AAE31B0" w14:textId="77777777" w:rsidR="005F0D6D" w:rsidRPr="00EF239E" w:rsidRDefault="005F0D6D" w:rsidP="005F0D6D">
      <w:pPr>
        <w:jc w:val="both"/>
      </w:pPr>
    </w:p>
    <w:p w14:paraId="57B4EE33" w14:textId="77777777" w:rsidR="005F0D6D" w:rsidRPr="00EF239E" w:rsidRDefault="005F0D6D" w:rsidP="005F0D6D">
      <w:pPr>
        <w:jc w:val="both"/>
      </w:pPr>
    </w:p>
    <w:p w14:paraId="5322FC62" w14:textId="77777777" w:rsidR="005F0D6D" w:rsidRPr="00EF239E" w:rsidRDefault="005F0D6D" w:rsidP="005F0D6D">
      <w:pPr>
        <w:jc w:val="both"/>
      </w:pPr>
    </w:p>
    <w:p w14:paraId="00391DFD" w14:textId="77777777" w:rsidR="005F0D6D" w:rsidRPr="00EF239E" w:rsidRDefault="005F0D6D" w:rsidP="005F0D6D">
      <w:pPr>
        <w:jc w:val="both"/>
      </w:pPr>
    </w:p>
    <w:p w14:paraId="2A4012FB" w14:textId="77777777" w:rsidR="005F0D6D" w:rsidRPr="00EF239E" w:rsidRDefault="005F0D6D" w:rsidP="005F0D6D">
      <w:pPr>
        <w:jc w:val="both"/>
      </w:pPr>
    </w:p>
    <w:p w14:paraId="7724F721" w14:textId="77777777" w:rsidR="005F0D6D" w:rsidRPr="00EF239E" w:rsidRDefault="005F0D6D" w:rsidP="005F0D6D">
      <w:pPr>
        <w:jc w:val="both"/>
      </w:pPr>
    </w:p>
    <w:p w14:paraId="6029B44F" w14:textId="77777777" w:rsidR="005F0D6D" w:rsidRPr="00EF239E" w:rsidRDefault="005F0D6D" w:rsidP="005F0D6D">
      <w:pPr>
        <w:jc w:val="both"/>
      </w:pPr>
    </w:p>
    <w:p w14:paraId="3AF71656" w14:textId="77777777" w:rsidR="005F0D6D" w:rsidRPr="00EF239E" w:rsidRDefault="005F0D6D" w:rsidP="005F0D6D">
      <w:pPr>
        <w:jc w:val="both"/>
      </w:pPr>
    </w:p>
    <w:p w14:paraId="3420C0B4" w14:textId="77777777" w:rsidR="005F0D6D" w:rsidRPr="00EF239E" w:rsidRDefault="005F0D6D" w:rsidP="005F0D6D">
      <w:pPr>
        <w:jc w:val="both"/>
      </w:pPr>
    </w:p>
    <w:p w14:paraId="678D7C99" w14:textId="77777777" w:rsidR="005F0D6D" w:rsidRPr="00EF239E" w:rsidRDefault="005F0D6D" w:rsidP="005F0D6D">
      <w:pPr>
        <w:jc w:val="both"/>
      </w:pPr>
    </w:p>
    <w:p w14:paraId="39F1F72A" w14:textId="77777777" w:rsidR="005F0D6D" w:rsidRPr="00EF239E" w:rsidRDefault="005F0D6D" w:rsidP="005F0D6D">
      <w:pPr>
        <w:jc w:val="both"/>
      </w:pPr>
    </w:p>
    <w:p w14:paraId="12A3CA39" w14:textId="77777777" w:rsidR="005F0D6D" w:rsidRPr="00EF239E" w:rsidRDefault="005F0D6D" w:rsidP="005F0D6D">
      <w:pPr>
        <w:jc w:val="both"/>
      </w:pPr>
    </w:p>
    <w:p w14:paraId="30919685" w14:textId="77777777" w:rsidR="005F0D6D" w:rsidRPr="00EF239E" w:rsidRDefault="005F0D6D" w:rsidP="005F0D6D">
      <w:pPr>
        <w:jc w:val="both"/>
      </w:pPr>
    </w:p>
    <w:p w14:paraId="5C482D6D" w14:textId="77777777" w:rsidR="005F0D6D" w:rsidRPr="00EF239E" w:rsidRDefault="005F0D6D" w:rsidP="005F0D6D">
      <w:pPr>
        <w:jc w:val="both"/>
      </w:pPr>
    </w:p>
    <w:p w14:paraId="5803A8E1" w14:textId="77777777" w:rsidR="005F0D6D" w:rsidRPr="00EF239E" w:rsidRDefault="005F0D6D" w:rsidP="005F0D6D">
      <w:pPr>
        <w:jc w:val="both"/>
      </w:pPr>
    </w:p>
    <w:p w14:paraId="1F72AA5D" w14:textId="77777777" w:rsidR="005F0D6D" w:rsidRPr="00EF239E" w:rsidRDefault="005F0D6D" w:rsidP="005F0D6D">
      <w:pPr>
        <w:jc w:val="both"/>
      </w:pPr>
    </w:p>
    <w:p w14:paraId="0CFE7779" w14:textId="77777777" w:rsidR="005F0D6D" w:rsidRPr="00EF239E" w:rsidRDefault="005F0D6D" w:rsidP="005F0D6D">
      <w:pPr>
        <w:jc w:val="both"/>
      </w:pPr>
    </w:p>
    <w:tbl>
      <w:tblPr>
        <w:tblW w:w="0" w:type="auto"/>
        <w:tblLook w:val="01E0" w:firstRow="1" w:lastRow="1" w:firstColumn="1" w:lastColumn="1" w:noHBand="0" w:noVBand="0"/>
      </w:tblPr>
      <w:tblGrid>
        <w:gridCol w:w="4365"/>
        <w:gridCol w:w="4423"/>
      </w:tblGrid>
      <w:tr w:rsidR="005F0D6D" w:rsidRPr="00EF239E" w14:paraId="1F388654" w14:textId="77777777" w:rsidTr="00B944FF">
        <w:tc>
          <w:tcPr>
            <w:tcW w:w="4606" w:type="dxa"/>
            <w:shd w:val="clear" w:color="auto" w:fill="auto"/>
          </w:tcPr>
          <w:p w14:paraId="193A0D97" w14:textId="77777777" w:rsidR="005F0D6D" w:rsidRPr="00EF239E" w:rsidRDefault="005F0D6D" w:rsidP="005F0D6D">
            <w:pPr>
              <w:jc w:val="both"/>
            </w:pPr>
          </w:p>
        </w:tc>
        <w:tc>
          <w:tcPr>
            <w:tcW w:w="4606" w:type="dxa"/>
            <w:shd w:val="clear" w:color="auto" w:fill="auto"/>
          </w:tcPr>
          <w:p w14:paraId="632808E9" w14:textId="77777777" w:rsidR="005F0D6D" w:rsidRPr="00EF239E" w:rsidRDefault="005F0D6D" w:rsidP="005F0D6D">
            <w:pPr>
              <w:jc w:val="center"/>
            </w:pPr>
            <w:r w:rsidRPr="00EF239E">
              <w:t>Republika Slovenija</w:t>
            </w:r>
          </w:p>
          <w:p w14:paraId="11EAAF2F" w14:textId="77777777" w:rsidR="005F0D6D" w:rsidRPr="00EF239E" w:rsidRDefault="005F0D6D" w:rsidP="005F0D6D">
            <w:pPr>
              <w:jc w:val="center"/>
            </w:pPr>
            <w:r w:rsidRPr="00EF239E">
              <w:t>Ministrstvo za okolje in prostor</w:t>
            </w:r>
          </w:p>
          <w:p w14:paraId="734F5E0F" w14:textId="77777777" w:rsidR="005F0D6D" w:rsidRPr="00EF239E" w:rsidRDefault="005F0D6D" w:rsidP="005F0D6D">
            <w:pPr>
              <w:widowControl w:val="0"/>
              <w:jc w:val="center"/>
            </w:pPr>
            <w:r w:rsidRPr="00EF239E">
              <w:t>Inšpektorat RS za okolje in prostor</w:t>
            </w:r>
          </w:p>
          <w:p w14:paraId="46D86A4C" w14:textId="77777777" w:rsidR="005F0D6D" w:rsidRPr="00EF239E" w:rsidRDefault="005F0D6D" w:rsidP="005F0D6D">
            <w:pPr>
              <w:widowControl w:val="0"/>
              <w:jc w:val="center"/>
            </w:pPr>
          </w:p>
          <w:p w14:paraId="7772C165" w14:textId="77777777" w:rsidR="005F0D6D" w:rsidRPr="00EF239E" w:rsidRDefault="005F0D6D" w:rsidP="005F0D6D">
            <w:pPr>
              <w:widowControl w:val="0"/>
              <w:jc w:val="center"/>
            </w:pPr>
            <w:r w:rsidRPr="00EF239E">
              <w:t>Dragica Hržica,</w:t>
            </w:r>
          </w:p>
          <w:p w14:paraId="08722D17" w14:textId="77777777" w:rsidR="005F0D6D" w:rsidRPr="00EF239E" w:rsidRDefault="005F0D6D" w:rsidP="005F0D6D">
            <w:pPr>
              <w:widowControl w:val="0"/>
              <w:jc w:val="center"/>
            </w:pPr>
            <w:r w:rsidRPr="00EF239E">
              <w:t>glavna inšpektorica</w:t>
            </w:r>
          </w:p>
        </w:tc>
      </w:tr>
    </w:tbl>
    <w:p w14:paraId="5685F61E" w14:textId="77777777" w:rsidR="005F0D6D" w:rsidRPr="00EF239E" w:rsidRDefault="005F0D6D" w:rsidP="005F0D6D">
      <w:pPr>
        <w:jc w:val="both"/>
      </w:pPr>
    </w:p>
    <w:p w14:paraId="6C3FC02D" w14:textId="77777777" w:rsidR="005F0D6D" w:rsidRPr="00EF239E" w:rsidRDefault="005F0D6D" w:rsidP="005F0D6D">
      <w:pPr>
        <w:jc w:val="both"/>
      </w:pPr>
    </w:p>
    <w:p w14:paraId="64BC7209" w14:textId="77777777" w:rsidR="005F0D6D" w:rsidRPr="00EF239E" w:rsidRDefault="005F0D6D" w:rsidP="005F0D6D">
      <w:pPr>
        <w:jc w:val="both"/>
      </w:pPr>
    </w:p>
    <w:p w14:paraId="2C6FAE7E" w14:textId="77777777" w:rsidR="005F0D6D" w:rsidRPr="00EF239E" w:rsidRDefault="005F0D6D" w:rsidP="005F0D6D">
      <w:pPr>
        <w:jc w:val="both"/>
      </w:pPr>
    </w:p>
    <w:p w14:paraId="5385EED7" w14:textId="77777777" w:rsidR="005F0D6D" w:rsidRPr="00EF239E" w:rsidRDefault="005F0D6D" w:rsidP="005F0D6D">
      <w:pPr>
        <w:jc w:val="both"/>
      </w:pPr>
    </w:p>
    <w:p w14:paraId="54288A7E" w14:textId="77777777" w:rsidR="005F0D6D" w:rsidRPr="00EF239E" w:rsidRDefault="005F0D6D" w:rsidP="00436C9A">
      <w:pPr>
        <w:pStyle w:val="Naslov1"/>
      </w:pPr>
      <w:r w:rsidRPr="00EF239E">
        <w:br w:type="page"/>
      </w:r>
      <w:bookmarkStart w:id="3" w:name="_Toc422475893"/>
      <w:bookmarkStart w:id="4" w:name="_Toc464046340"/>
      <w:bookmarkStart w:id="5" w:name="_Toc502827200"/>
      <w:r w:rsidRPr="00EF239E">
        <w:lastRenderedPageBreak/>
        <w:t>NAVODILA PONUDNIKOM ZA IZDELAVO PONUDBE</w:t>
      </w:r>
      <w:bookmarkEnd w:id="3"/>
      <w:bookmarkEnd w:id="4"/>
      <w:bookmarkEnd w:id="5"/>
    </w:p>
    <w:p w14:paraId="3255DC31" w14:textId="77777777" w:rsidR="005F0D6D" w:rsidRPr="00EF239E" w:rsidRDefault="005F0D6D" w:rsidP="00B944FF">
      <w:pPr>
        <w:pStyle w:val="Naslov2"/>
      </w:pPr>
      <w:bookmarkStart w:id="6" w:name="_Toc464046341"/>
      <w:bookmarkStart w:id="7" w:name="_Toc502827201"/>
      <w:bookmarkStart w:id="8" w:name="_Toc422475880"/>
      <w:r w:rsidRPr="00EF239E">
        <w:t>ZAKONI IN DRUGI PREDPISI</w:t>
      </w:r>
      <w:bookmarkEnd w:id="6"/>
      <w:bookmarkEnd w:id="7"/>
    </w:p>
    <w:p w14:paraId="22ED042B" w14:textId="77777777" w:rsidR="005F0D6D" w:rsidRPr="00EF239E" w:rsidRDefault="005F0D6D" w:rsidP="005F0D6D">
      <w:pPr>
        <w:jc w:val="both"/>
      </w:pPr>
    </w:p>
    <w:p w14:paraId="79C59A38" w14:textId="77777777" w:rsidR="005F0D6D" w:rsidRPr="00EF239E" w:rsidRDefault="005F0D6D" w:rsidP="005F0D6D">
      <w:pPr>
        <w:jc w:val="both"/>
      </w:pPr>
      <w:r w:rsidRPr="00EF239E">
        <w:t>Predmetno javno naročilo se izvaja na podlagi Zakona o javnem naročanju (Uradni list RS, št. 91/215; v nadaljevanju; ZJN-3)</w:t>
      </w:r>
      <w:r w:rsidR="00744989" w:rsidRPr="00EF239E">
        <w:t>, Zakonu o varstvu okolja (Uradni list RS, št. 39/06 – ZVO-1-UPB1 s spremembami; v nadaljevanju: ZVO-1), Uredbe o odpadkih (</w:t>
      </w:r>
      <w:r w:rsidR="00D50509" w:rsidRPr="00EF239E">
        <w:t>Uradni list RS, št. 37/2015 in 69/2015</w:t>
      </w:r>
      <w:r w:rsidR="0047293B" w:rsidRPr="00EF239E">
        <w:t>;</w:t>
      </w:r>
      <w:r w:rsidR="00D50509" w:rsidRPr="00EF239E">
        <w:t xml:space="preserve"> v nadaljevanju</w:t>
      </w:r>
      <w:r w:rsidR="0047293B" w:rsidRPr="00EF239E">
        <w:t>:</w:t>
      </w:r>
      <w:r w:rsidR="00D50509" w:rsidRPr="00EF239E">
        <w:t xml:space="preserve"> Uredba o odpadkih</w:t>
      </w:r>
      <w:r w:rsidR="00744989" w:rsidRPr="00EF239E">
        <w:t>)</w:t>
      </w:r>
      <w:r w:rsidRPr="00EF239E">
        <w:t xml:space="preserve"> ter skladno z ostalimi veljavnimi predpisi, ki urejajo področje javnih naročil in predmet javnega naročanja.</w:t>
      </w:r>
    </w:p>
    <w:p w14:paraId="2CBA43D1" w14:textId="77777777" w:rsidR="005F0D6D" w:rsidRPr="00EF239E" w:rsidRDefault="005F0D6D" w:rsidP="00B944FF">
      <w:pPr>
        <w:pStyle w:val="Naslov2"/>
      </w:pPr>
      <w:bookmarkStart w:id="9" w:name="_Toc464046342"/>
      <w:bookmarkStart w:id="10" w:name="_Toc502827202"/>
      <w:r w:rsidRPr="00EF239E">
        <w:t>PREDMET JAVNEGA NAROČILA</w:t>
      </w:r>
      <w:bookmarkEnd w:id="8"/>
      <w:bookmarkEnd w:id="9"/>
      <w:bookmarkEnd w:id="10"/>
      <w:r w:rsidRPr="00EF239E">
        <w:t xml:space="preserve"> </w:t>
      </w:r>
    </w:p>
    <w:p w14:paraId="00C86AF1" w14:textId="77777777" w:rsidR="00342558" w:rsidRPr="00EF239E" w:rsidRDefault="00342558" w:rsidP="00AC6FD3">
      <w:pPr>
        <w:shd w:val="clear" w:color="auto" w:fill="FFFFFF"/>
        <w:tabs>
          <w:tab w:val="left" w:pos="9000"/>
        </w:tabs>
        <w:jc w:val="both"/>
        <w:rPr>
          <w:color w:val="000000"/>
          <w:sz w:val="22"/>
          <w:szCs w:val="22"/>
          <w:lang w:eastAsia="en-US"/>
        </w:rPr>
      </w:pPr>
    </w:p>
    <w:p w14:paraId="029D2083" w14:textId="77777777" w:rsidR="001F7CC9" w:rsidRPr="00EF239E" w:rsidRDefault="001F7CC9" w:rsidP="001F7CC9">
      <w:pPr>
        <w:spacing w:line="288" w:lineRule="auto"/>
        <w:jc w:val="both"/>
      </w:pPr>
      <w:bookmarkStart w:id="11" w:name="_Toc464046343"/>
      <w:r w:rsidRPr="00EF239E">
        <w:t xml:space="preserve">Predmet javnega naročila je: </w:t>
      </w:r>
      <w:r w:rsidRPr="00EF239E">
        <w:rPr>
          <w:i/>
        </w:rPr>
        <w:t>»Prevzem, prevoz in predelava izrabljenih gum«</w:t>
      </w:r>
      <w:r w:rsidRPr="00EF239E">
        <w:t>.</w:t>
      </w:r>
    </w:p>
    <w:p w14:paraId="60F4FFB4" w14:textId="77777777" w:rsidR="001F7CC9" w:rsidRPr="00EF239E" w:rsidRDefault="001F7CC9" w:rsidP="001F7CC9">
      <w:pPr>
        <w:spacing w:line="288" w:lineRule="auto"/>
        <w:jc w:val="both"/>
      </w:pPr>
    </w:p>
    <w:p w14:paraId="261DD229" w14:textId="77777777" w:rsidR="008718BE" w:rsidRPr="00EF239E" w:rsidRDefault="001F7CC9" w:rsidP="008718BE">
      <w:pPr>
        <w:spacing w:line="288" w:lineRule="auto"/>
        <w:jc w:val="both"/>
      </w:pPr>
      <w:r w:rsidRPr="00EF239E">
        <w:t>Javno naročilo predvideva cca.:</w:t>
      </w:r>
    </w:p>
    <w:p w14:paraId="2C1D6FDB" w14:textId="22961B6D" w:rsidR="008718BE" w:rsidRPr="00EF239E" w:rsidRDefault="001F7CC9" w:rsidP="00796684">
      <w:pPr>
        <w:pStyle w:val="Odstavekseznama"/>
        <w:numPr>
          <w:ilvl w:val="0"/>
          <w:numId w:val="63"/>
        </w:numPr>
        <w:spacing w:line="288" w:lineRule="auto"/>
        <w:ind w:left="426"/>
        <w:jc w:val="both"/>
      </w:pPr>
      <w:r w:rsidRPr="00EF239E">
        <w:rPr>
          <w:b/>
        </w:rPr>
        <w:t>Prevzem 8.000 ton izrabljenih gum</w:t>
      </w:r>
      <w:r w:rsidRPr="00EF239E">
        <w:t xml:space="preserve"> (odpadek s klasifikacijsko številko 16 01 03 skladno s 4. členom </w:t>
      </w:r>
      <w:r w:rsidRPr="00EF239E">
        <w:rPr>
          <w:lang w:eastAsia="sl-SI"/>
        </w:rPr>
        <w:t xml:space="preserve">Uredbe o odpadkih (Uradni list RS, št. 37/15, v nadaljevanju: Uredba o odpadkih), </w:t>
      </w:r>
      <w:r w:rsidRPr="00EF239E">
        <w:t xml:space="preserve">ki zajema </w:t>
      </w:r>
      <w:r w:rsidR="00412859" w:rsidRPr="00EF239E">
        <w:t>manjši delež</w:t>
      </w:r>
      <w:r w:rsidRPr="00EF239E">
        <w:t xml:space="preserve"> celih izrabljenih gum in </w:t>
      </w:r>
      <w:r w:rsidR="00412859" w:rsidRPr="00EF239E">
        <w:t>večji delež</w:t>
      </w:r>
      <w:r w:rsidRPr="00EF239E">
        <w:t xml:space="preserve"> zmletih izrabljenih gum. Med navedene gume so pomešane tudi odpadne gume kamionov, delovnih strojev in viličarjev, odpadna guma iz pridobivanja tehnične gume z vulkanizacijo, zračnice</w:t>
      </w:r>
      <w:r w:rsidR="00412859" w:rsidRPr="00EF239E">
        <w:t>,</w:t>
      </w:r>
      <w:r w:rsidRPr="00EF239E">
        <w:t xml:space="preserve"> in drugi odpadki</w:t>
      </w:r>
      <w:r w:rsidR="00412859" w:rsidRPr="00EF239E">
        <w:t xml:space="preserve"> (npr. ostanki od obdelave mešanih komunalnih odpadkov, ostanki od obdelave izrabljenih motornih vozil, ...)</w:t>
      </w:r>
      <w:r w:rsidRPr="00EF239E">
        <w:t xml:space="preserve">. Izrabljene gume so poleg tega ponekod onesnažene z zemljo in gramozom ter se nahajajo na območju nekdanje gramozne jame - zemljišča s </w:t>
      </w:r>
      <w:proofErr w:type="spellStart"/>
      <w:r w:rsidRPr="00EF239E">
        <w:t>parc</w:t>
      </w:r>
      <w:proofErr w:type="spellEnd"/>
      <w:r w:rsidRPr="00EF239E">
        <w:t xml:space="preserve">. št. 835/1, 838/1, 838/2, 839/1, 839/2 in 841/6, vse </w:t>
      </w:r>
      <w:proofErr w:type="spellStart"/>
      <w:r w:rsidRPr="00EF239E">
        <w:t>k.o</w:t>
      </w:r>
      <w:proofErr w:type="spellEnd"/>
      <w:r w:rsidRPr="00EF239E">
        <w:t>. Lovrenc na Dravskem polju.</w:t>
      </w:r>
      <w:r w:rsidR="00412859" w:rsidRPr="00EF239E">
        <w:t xml:space="preserve"> </w:t>
      </w:r>
    </w:p>
    <w:p w14:paraId="26D457B3" w14:textId="28B32827" w:rsidR="001F7CC9" w:rsidRPr="00EF239E" w:rsidRDefault="00412859" w:rsidP="008718BE">
      <w:pPr>
        <w:spacing w:line="288" w:lineRule="auto"/>
        <w:ind w:left="426"/>
        <w:jc w:val="both"/>
      </w:pPr>
      <w:r w:rsidRPr="00EF239E">
        <w:t>Obstaja verjetnost, da so izrabljene gume tudi v depresijah c</w:t>
      </w:r>
      <w:r w:rsidR="00011F5A" w:rsidRPr="00EF239E">
        <w:t>c</w:t>
      </w:r>
      <w:r w:rsidRPr="00EF239E">
        <w:t>a. 4 m globoko pod spodnjim nivojem gramozne jame, ki so zalite s podtalno vodo.</w:t>
      </w:r>
    </w:p>
    <w:p w14:paraId="3B354206" w14:textId="77777777" w:rsidR="001F7CC9" w:rsidRPr="00EF239E" w:rsidRDefault="001F7CC9" w:rsidP="008718BE">
      <w:pPr>
        <w:spacing w:line="288" w:lineRule="auto"/>
        <w:ind w:left="426"/>
        <w:jc w:val="both"/>
      </w:pPr>
    </w:p>
    <w:p w14:paraId="0532AB69" w14:textId="77777777" w:rsidR="001F7CC9" w:rsidRPr="00EF239E" w:rsidRDefault="001F7CC9" w:rsidP="008718BE">
      <w:pPr>
        <w:pStyle w:val="Odstavekseznama"/>
        <w:numPr>
          <w:ilvl w:val="0"/>
          <w:numId w:val="63"/>
        </w:numPr>
        <w:spacing w:line="288" w:lineRule="auto"/>
        <w:ind w:left="426"/>
        <w:jc w:val="both"/>
        <w:rPr>
          <w:rFonts w:cs="Arial"/>
          <w:lang w:eastAsia="sl-SI"/>
        </w:rPr>
      </w:pPr>
      <w:r w:rsidRPr="00EF239E">
        <w:rPr>
          <w:rFonts w:cs="Arial"/>
          <w:b/>
        </w:rPr>
        <w:t>Prevoz 8.000 ton izrabljenih gum</w:t>
      </w:r>
      <w:r w:rsidRPr="00EF239E">
        <w:rPr>
          <w:rFonts w:cs="Arial"/>
          <w:lang w:eastAsia="sl-SI"/>
        </w:rPr>
        <w:t xml:space="preserve">, navedenih v prvi alineji te točke, </w:t>
      </w:r>
      <w:r w:rsidRPr="00EF239E">
        <w:rPr>
          <w:rFonts w:cs="Arial"/>
        </w:rPr>
        <w:t xml:space="preserve">do obrata za predelavo, kjer se izvaja oddaja v predelavo v skladu s prvim odstavkom 27. člena Uredbe o ravnanju z izrabljenimi gumami (Uradni list RS, št. 63/09) - </w:t>
      </w:r>
      <w:r w:rsidRPr="00EF239E">
        <w:rPr>
          <w:rFonts w:cs="Arial"/>
          <w:b/>
          <w:lang w:eastAsia="sl-SI"/>
        </w:rPr>
        <w:t>recikliranje do proizvodov, ki v skladu s predpisom, ki ureja ravnanje z odpadki, prenehajo biti odpadek</w:t>
      </w:r>
      <w:r w:rsidRPr="00EF239E">
        <w:rPr>
          <w:rFonts w:cs="Arial"/>
          <w:lang w:eastAsia="sl-SI"/>
        </w:rPr>
        <w:t xml:space="preserve"> (postopek predelave z oznako </w:t>
      </w:r>
      <w:r w:rsidRPr="00EF239E">
        <w:rPr>
          <w:rFonts w:cs="Arial"/>
          <w:b/>
          <w:lang w:eastAsia="sl-SI"/>
        </w:rPr>
        <w:t>R3</w:t>
      </w:r>
      <w:r w:rsidRPr="00EF239E">
        <w:rPr>
          <w:rFonts w:cs="Arial"/>
          <w:lang w:eastAsia="sl-SI"/>
        </w:rPr>
        <w:t xml:space="preserve"> iz Priloge 2 Uredbe o odpadkih) ali </w:t>
      </w:r>
      <w:r w:rsidRPr="00EF239E">
        <w:rPr>
          <w:rFonts w:cs="Arial"/>
          <w:b/>
          <w:lang w:eastAsia="sl-SI"/>
        </w:rPr>
        <w:t>uporaba kot gorivo ali za drugo pridobivanje energije</w:t>
      </w:r>
      <w:r w:rsidRPr="00EF239E">
        <w:rPr>
          <w:rFonts w:cs="Arial"/>
          <w:lang w:eastAsia="sl-SI"/>
        </w:rPr>
        <w:t xml:space="preserve"> (postopek predelave z oznako </w:t>
      </w:r>
      <w:r w:rsidRPr="00EF239E">
        <w:rPr>
          <w:rFonts w:cs="Arial"/>
          <w:b/>
          <w:lang w:eastAsia="sl-SI"/>
        </w:rPr>
        <w:t>R1</w:t>
      </w:r>
      <w:r w:rsidRPr="00EF239E">
        <w:rPr>
          <w:rFonts w:cs="Arial"/>
          <w:lang w:eastAsia="sl-SI"/>
        </w:rPr>
        <w:t xml:space="preserve"> iz Priloge 2 Uredbe o odpadkih).</w:t>
      </w:r>
    </w:p>
    <w:p w14:paraId="03E69CB6" w14:textId="77777777" w:rsidR="001F7CC9" w:rsidRPr="00EF239E" w:rsidRDefault="001F7CC9" w:rsidP="008718BE">
      <w:pPr>
        <w:spacing w:line="288" w:lineRule="auto"/>
        <w:ind w:left="426"/>
        <w:jc w:val="both"/>
        <w:rPr>
          <w:color w:val="000000"/>
        </w:rPr>
      </w:pPr>
    </w:p>
    <w:p w14:paraId="4116A31F" w14:textId="77777777" w:rsidR="001F7CC9" w:rsidRPr="00EF239E" w:rsidRDefault="001F7CC9" w:rsidP="008718BE">
      <w:pPr>
        <w:pStyle w:val="Odstavekseznama"/>
        <w:numPr>
          <w:ilvl w:val="0"/>
          <w:numId w:val="63"/>
        </w:numPr>
        <w:spacing w:line="288" w:lineRule="auto"/>
        <w:ind w:left="426"/>
        <w:jc w:val="both"/>
        <w:rPr>
          <w:rFonts w:cs="Arial"/>
          <w:color w:val="000000"/>
          <w:lang w:eastAsia="en-US"/>
        </w:rPr>
      </w:pPr>
      <w:r w:rsidRPr="00EF239E">
        <w:rPr>
          <w:rFonts w:cs="Arial"/>
          <w:b/>
        </w:rPr>
        <w:t>Oddajo 8.000 ton izrabljenih gum</w:t>
      </w:r>
      <w:r w:rsidRPr="00EF239E">
        <w:rPr>
          <w:rFonts w:cs="Arial"/>
        </w:rPr>
        <w:t xml:space="preserve">, </w:t>
      </w:r>
      <w:r w:rsidRPr="00EF239E">
        <w:rPr>
          <w:rFonts w:cs="Arial"/>
          <w:lang w:eastAsia="sl-SI"/>
        </w:rPr>
        <w:t xml:space="preserve">navedenih v prvi alineji te točke, </w:t>
      </w:r>
      <w:r w:rsidRPr="00EF239E">
        <w:rPr>
          <w:rFonts w:cs="Arial"/>
        </w:rPr>
        <w:t>v obratu za predelavo</w:t>
      </w:r>
      <w:r w:rsidRPr="00EF239E">
        <w:rPr>
          <w:rFonts w:cs="Arial"/>
          <w:lang w:eastAsia="sl-SI"/>
        </w:rPr>
        <w:t xml:space="preserve"> in njihovo predelavo.</w:t>
      </w:r>
    </w:p>
    <w:p w14:paraId="1C7CAE29" w14:textId="77777777" w:rsidR="001F7CC9" w:rsidRPr="00EF239E" w:rsidRDefault="001F7CC9" w:rsidP="001F7CC9">
      <w:r w:rsidRPr="00EF239E">
        <w:t xml:space="preserve"> </w:t>
      </w:r>
    </w:p>
    <w:p w14:paraId="763222D3" w14:textId="44B5E4B1" w:rsidR="001F7CC9" w:rsidRPr="00EF239E" w:rsidRDefault="001F7CC9" w:rsidP="001F7CC9">
      <w:pPr>
        <w:jc w:val="both"/>
      </w:pPr>
      <w:r w:rsidRPr="00EF239E">
        <w:t xml:space="preserve">Natančnejši opis predmeta javnega naročila in druge zahteve so razvidne iz poglavja 5 - Tehnične specifikacije. </w:t>
      </w:r>
    </w:p>
    <w:p w14:paraId="3A085B74" w14:textId="77777777" w:rsidR="00CB7C1B" w:rsidRPr="00EF239E" w:rsidRDefault="00CB7C1B" w:rsidP="00B944FF">
      <w:pPr>
        <w:pStyle w:val="Naslov2"/>
      </w:pPr>
      <w:bookmarkStart w:id="12" w:name="_Toc502827203"/>
      <w:r w:rsidRPr="00EF239E">
        <w:t>NAČIN ODDAJE JAVNEGA NAROČILA</w:t>
      </w:r>
      <w:bookmarkEnd w:id="11"/>
      <w:bookmarkEnd w:id="12"/>
    </w:p>
    <w:p w14:paraId="6DA954F1" w14:textId="77777777" w:rsidR="00CB7C1B" w:rsidRPr="00EF239E" w:rsidRDefault="00CB7C1B" w:rsidP="00CB7C1B"/>
    <w:p w14:paraId="3AD66CF1" w14:textId="67B58D36" w:rsidR="00B83E38" w:rsidRPr="00EF239E" w:rsidRDefault="00B83E38" w:rsidP="00B83E38">
      <w:pPr>
        <w:jc w:val="both"/>
      </w:pPr>
      <w:r w:rsidRPr="00EF239E">
        <w:t>Naročnik bo na podlagi 40. člena Zakona o javnem naročanju (Uradni list RS, št. 91/15 s spremembami; v nadaljevanju: ZJN-3) predmetno javno naročilo oddal po odprtem postopku.</w:t>
      </w:r>
    </w:p>
    <w:p w14:paraId="3B0528B5" w14:textId="77777777" w:rsidR="00EA2434" w:rsidRPr="00EF239E" w:rsidRDefault="00EA2434" w:rsidP="00CB7C1B">
      <w:pPr>
        <w:jc w:val="both"/>
      </w:pPr>
    </w:p>
    <w:p w14:paraId="5EA601AD" w14:textId="77777777" w:rsidR="00CB7C1B" w:rsidRPr="00EF239E" w:rsidRDefault="00CB7C1B" w:rsidP="00B944FF">
      <w:pPr>
        <w:pStyle w:val="Naslov2"/>
      </w:pPr>
      <w:bookmarkStart w:id="13" w:name="_Toc463336968"/>
      <w:bookmarkStart w:id="14" w:name="_Toc463336969"/>
      <w:bookmarkStart w:id="15" w:name="_Toc464046344"/>
      <w:bookmarkStart w:id="16" w:name="_Toc502827204"/>
      <w:bookmarkEnd w:id="13"/>
      <w:bookmarkEnd w:id="14"/>
      <w:r w:rsidRPr="00EF239E">
        <w:t>CELOVITOST PONUDBE in VARIANTNE PONUDBE</w:t>
      </w:r>
      <w:bookmarkEnd w:id="15"/>
      <w:bookmarkEnd w:id="16"/>
    </w:p>
    <w:p w14:paraId="219B2D6E" w14:textId="77777777" w:rsidR="00CB7C1B" w:rsidRPr="00EF239E" w:rsidRDefault="00CB7C1B" w:rsidP="00CB7C1B"/>
    <w:p w14:paraId="592A97CC" w14:textId="77777777" w:rsidR="00CB7C1B" w:rsidRPr="00EF239E" w:rsidRDefault="00231089" w:rsidP="00CB7C1B">
      <w:pPr>
        <w:jc w:val="both"/>
      </w:pPr>
      <w:r w:rsidRPr="00EF239E">
        <w:t xml:space="preserve">Ponudnik mora </w:t>
      </w:r>
      <w:r w:rsidR="00CB7C1B" w:rsidRPr="00EF239E">
        <w:t>v celoti izpolnjevati vse zahteve naročnika, navedene v dokumentaciji v zvezi z oddajo predmetnega javnega naročila. Ponudba, ki ne bo izpolnjevala vseh zahtev iz te dokumentacije, bo izločena iz nadaljnjega ocenjevanja.</w:t>
      </w:r>
    </w:p>
    <w:p w14:paraId="520E47D9" w14:textId="77777777" w:rsidR="00CB7C1B" w:rsidRPr="00EF239E" w:rsidRDefault="00CB7C1B" w:rsidP="00CB7C1B">
      <w:pPr>
        <w:jc w:val="both"/>
      </w:pPr>
    </w:p>
    <w:p w14:paraId="08E72867" w14:textId="77777777" w:rsidR="00CB7C1B" w:rsidRPr="00EF239E" w:rsidRDefault="00CB7C1B" w:rsidP="00CB7C1B">
      <w:r w:rsidRPr="00EF239E">
        <w:t xml:space="preserve">Variantne ponudbe niso dopustne. </w:t>
      </w:r>
    </w:p>
    <w:p w14:paraId="27059F5B" w14:textId="77777777" w:rsidR="00B944FF" w:rsidRPr="00EF239E" w:rsidRDefault="00B944FF" w:rsidP="00B944FF">
      <w:pPr>
        <w:pStyle w:val="Naslov2"/>
      </w:pPr>
      <w:bookmarkStart w:id="17" w:name="_Toc430002409"/>
      <w:bookmarkStart w:id="18" w:name="_Toc430087629"/>
      <w:bookmarkStart w:id="19" w:name="_Toc475524681"/>
      <w:bookmarkStart w:id="20" w:name="_Toc502827205"/>
      <w:r w:rsidRPr="00EF239E">
        <w:lastRenderedPageBreak/>
        <w:t>PONUDNIK</w:t>
      </w:r>
      <w:bookmarkEnd w:id="17"/>
      <w:bookmarkEnd w:id="18"/>
      <w:bookmarkEnd w:id="19"/>
      <w:bookmarkEnd w:id="20"/>
    </w:p>
    <w:p w14:paraId="1DBF38C8" w14:textId="77777777" w:rsidR="00B944FF" w:rsidRPr="00EF239E" w:rsidRDefault="00B944FF" w:rsidP="00F2151B">
      <w:pPr>
        <w:pStyle w:val="Naslov3"/>
      </w:pPr>
      <w:bookmarkStart w:id="21" w:name="_Toc502827206"/>
      <w:r w:rsidRPr="00EF239E">
        <w:t>SAMOSTOJNA PONUDBA</w:t>
      </w:r>
      <w:bookmarkEnd w:id="21"/>
    </w:p>
    <w:p w14:paraId="4BF21883" w14:textId="77777777" w:rsidR="00B944FF" w:rsidRPr="00EF239E" w:rsidRDefault="00B944FF" w:rsidP="00B944FF">
      <w:pPr>
        <w:jc w:val="both"/>
      </w:pPr>
      <w:r w:rsidRPr="00EF239E">
        <w:t>Na javno naročilo se lahko prijavijo pravne in/ali fizične osebe, ki izpolnjujejo pogoje za ugotavljanje sposobnosti, navedene v nadaljevanju te dokumentacije.</w:t>
      </w:r>
    </w:p>
    <w:p w14:paraId="21A33AD9" w14:textId="77777777" w:rsidR="00B944FF" w:rsidRPr="00EF239E" w:rsidRDefault="00B944FF" w:rsidP="00F2151B">
      <w:pPr>
        <w:pStyle w:val="Naslov3"/>
      </w:pPr>
      <w:bookmarkStart w:id="22" w:name="_Toc502827207"/>
      <w:r w:rsidRPr="00EF239E">
        <w:t>SKUPNA PONUDBA</w:t>
      </w:r>
      <w:bookmarkEnd w:id="22"/>
    </w:p>
    <w:p w14:paraId="0E1567D5" w14:textId="77777777" w:rsidR="00B944FF" w:rsidRPr="00EF239E" w:rsidRDefault="00B944FF" w:rsidP="00B944FF">
      <w:pPr>
        <w:jc w:val="both"/>
      </w:pPr>
      <w:r w:rsidRPr="00EF239E">
        <w:t>Ponudbo lahko predloži tudi skupina gospodarskih subjektov (skupna ponudba). Ne glede na predložitev skupne ponudbe partnerji skupne ponudbe odgovarjajo naročniku neomejeno solidarno. Pred sklenitvijo pogodbe mora biti naročniku predložena partnerska pogodba, ki vsebuje:</w:t>
      </w:r>
    </w:p>
    <w:p w14:paraId="663D176A" w14:textId="77777777" w:rsidR="00B944FF" w:rsidRPr="00EF239E" w:rsidRDefault="00B944FF" w:rsidP="00B944FF">
      <w:pPr>
        <w:pStyle w:val="Odstavekseznama"/>
        <w:numPr>
          <w:ilvl w:val="0"/>
          <w:numId w:val="18"/>
        </w:numPr>
        <w:ind w:left="426"/>
        <w:jc w:val="both"/>
      </w:pPr>
      <w:r w:rsidRPr="00EF239E">
        <w:t xml:space="preserve">navedbo </w:t>
      </w:r>
      <w:proofErr w:type="spellStart"/>
      <w:r w:rsidRPr="00EF239E">
        <w:t>poslovodečega</w:t>
      </w:r>
      <w:proofErr w:type="spellEnd"/>
      <w:r w:rsidRPr="00EF239E">
        <w:t xml:space="preserve"> partnerja, ki bo od naročnika sprejemal obveznosti, navodila in lahko tudi plačila v imenu in za račun vseh sodelujočih,</w:t>
      </w:r>
    </w:p>
    <w:p w14:paraId="50B830D2" w14:textId="77777777" w:rsidR="00B944FF" w:rsidRPr="00EF239E" w:rsidRDefault="00B944FF" w:rsidP="00B944FF">
      <w:pPr>
        <w:pStyle w:val="Odstavekseznama"/>
        <w:numPr>
          <w:ilvl w:val="0"/>
          <w:numId w:val="18"/>
        </w:numPr>
        <w:ind w:left="426"/>
        <w:jc w:val="both"/>
      </w:pPr>
      <w:r w:rsidRPr="00EF239E">
        <w:t xml:space="preserve">pooblastilo </w:t>
      </w:r>
      <w:proofErr w:type="spellStart"/>
      <w:r w:rsidRPr="00EF239E">
        <w:t>poslovodečemu</w:t>
      </w:r>
      <w:proofErr w:type="spellEnd"/>
      <w:r w:rsidRPr="00EF239E">
        <w:t xml:space="preserve"> partnerju za podpis pogodbe,</w:t>
      </w:r>
    </w:p>
    <w:p w14:paraId="4535D708" w14:textId="77777777" w:rsidR="00B944FF" w:rsidRPr="00EF239E" w:rsidRDefault="00B944FF" w:rsidP="00B944FF">
      <w:pPr>
        <w:pStyle w:val="Odstavekseznama"/>
        <w:numPr>
          <w:ilvl w:val="0"/>
          <w:numId w:val="18"/>
        </w:numPr>
        <w:ind w:left="426"/>
        <w:jc w:val="both"/>
      </w:pPr>
      <w:r w:rsidRPr="00EF239E">
        <w:t>delež in vrsto storitev, ki jih bo opravil posamezni partner,</w:t>
      </w:r>
    </w:p>
    <w:p w14:paraId="3D873994" w14:textId="77777777" w:rsidR="00B944FF" w:rsidRPr="00EF239E" w:rsidRDefault="00B944FF" w:rsidP="00B944FF">
      <w:pPr>
        <w:pStyle w:val="Odstavekseznama"/>
        <w:numPr>
          <w:ilvl w:val="0"/>
          <w:numId w:val="18"/>
        </w:numPr>
        <w:ind w:left="426"/>
        <w:jc w:val="both"/>
      </w:pPr>
      <w:r w:rsidRPr="00EF239E">
        <w:t>navedbo, da vsi partnerji v skupni ponudbi za izvedbo celotnega javnega naročila naročniku odgovarjajo neomejeno solidarno.</w:t>
      </w:r>
    </w:p>
    <w:p w14:paraId="07B8BD48" w14:textId="77777777" w:rsidR="00B944FF" w:rsidRPr="00EF239E" w:rsidRDefault="00B944FF" w:rsidP="00B944FF">
      <w:pPr>
        <w:jc w:val="both"/>
      </w:pPr>
    </w:p>
    <w:p w14:paraId="554236D1" w14:textId="77777777" w:rsidR="00026F01" w:rsidRPr="00EF239E" w:rsidRDefault="00026F01" w:rsidP="00026F01">
      <w:pPr>
        <w:jc w:val="both"/>
      </w:pPr>
      <w:r w:rsidRPr="00EF239E">
        <w:t>Vsi ponudniki v skupni ponudbi morajo izpolniti ESPD posamično in v njem navesti vse zahtevane podatke.</w:t>
      </w:r>
    </w:p>
    <w:p w14:paraId="683DCA96" w14:textId="77777777" w:rsidR="00026F01" w:rsidRPr="00EF239E" w:rsidRDefault="00026F01" w:rsidP="00026F01">
      <w:pPr>
        <w:jc w:val="both"/>
      </w:pPr>
    </w:p>
    <w:p w14:paraId="6690388F" w14:textId="77777777" w:rsidR="00B944FF" w:rsidRPr="00EF239E" w:rsidRDefault="00B944FF" w:rsidP="00F2151B">
      <w:pPr>
        <w:pStyle w:val="Naslov3"/>
      </w:pPr>
      <w:bookmarkStart w:id="23" w:name="_Toc502827208"/>
      <w:r w:rsidRPr="00EF239E">
        <w:t>PONUDBA S PODIZVAJALCI</w:t>
      </w:r>
      <w:bookmarkEnd w:id="23"/>
    </w:p>
    <w:p w14:paraId="45D6BEA9" w14:textId="77777777" w:rsidR="00B944FF" w:rsidRPr="00EF239E" w:rsidRDefault="00B944FF" w:rsidP="00B944FF">
      <w:pPr>
        <w:jc w:val="both"/>
      </w:pPr>
      <w:r w:rsidRPr="00EF239E">
        <w:t xml:space="preserve">Ponudnik lahko del javnega naročila odda v </w:t>
      </w:r>
      <w:proofErr w:type="spellStart"/>
      <w:r w:rsidRPr="00EF239E">
        <w:t>podizvajanje</w:t>
      </w:r>
      <w:proofErr w:type="spellEnd"/>
      <w:r w:rsidRPr="00EF239E">
        <w:t xml:space="preserve">. </w:t>
      </w:r>
    </w:p>
    <w:p w14:paraId="5A5D24C5" w14:textId="77777777" w:rsidR="00B944FF" w:rsidRPr="00EF239E" w:rsidRDefault="00B944FF" w:rsidP="00B944FF">
      <w:pPr>
        <w:jc w:val="both"/>
      </w:pPr>
    </w:p>
    <w:p w14:paraId="42588F6E" w14:textId="77777777" w:rsidR="00B944FF" w:rsidRPr="00EF239E" w:rsidRDefault="00B944FF" w:rsidP="00B944FF">
      <w:pPr>
        <w:jc w:val="both"/>
      </w:pPr>
      <w:r w:rsidRPr="00EF239E">
        <w:t xml:space="preserve">Ponudnik v razmerju do naročnika v celoti odgovarja za izvedbo javnega naročila ne glede na število podizvajalcev, ki jih navaja v ponudbi. </w:t>
      </w:r>
    </w:p>
    <w:p w14:paraId="5A833E15" w14:textId="77777777" w:rsidR="00B944FF" w:rsidRPr="00EF239E" w:rsidRDefault="00B944FF" w:rsidP="00B944FF">
      <w:pPr>
        <w:jc w:val="both"/>
      </w:pPr>
    </w:p>
    <w:p w14:paraId="0C45E878" w14:textId="77777777" w:rsidR="00026F01" w:rsidRPr="00EF239E" w:rsidRDefault="00026F01" w:rsidP="00B944FF">
      <w:pPr>
        <w:jc w:val="both"/>
        <w:rPr>
          <w:i/>
          <w:u w:val="single"/>
        </w:rPr>
      </w:pPr>
    </w:p>
    <w:p w14:paraId="70F402C1" w14:textId="77777777" w:rsidR="00B944FF" w:rsidRPr="00EF239E" w:rsidRDefault="00B944FF" w:rsidP="00B944FF">
      <w:pPr>
        <w:jc w:val="both"/>
        <w:rPr>
          <w:i/>
          <w:u w:val="single"/>
        </w:rPr>
      </w:pPr>
      <w:r w:rsidRPr="00EF239E">
        <w:rPr>
          <w:i/>
          <w:u w:val="single"/>
        </w:rPr>
        <w:t>DOKUMENTACIJA ZA PODIZVAJALCE</w:t>
      </w:r>
    </w:p>
    <w:p w14:paraId="5C1AAB09" w14:textId="77777777" w:rsidR="00B944FF" w:rsidRPr="00EF239E" w:rsidRDefault="00B944FF" w:rsidP="00B944FF">
      <w:pPr>
        <w:jc w:val="both"/>
      </w:pPr>
    </w:p>
    <w:p w14:paraId="06205B1B" w14:textId="77777777" w:rsidR="00B944FF" w:rsidRPr="00EF239E" w:rsidRDefault="00B944FF" w:rsidP="00B944FF">
      <w:pPr>
        <w:jc w:val="both"/>
      </w:pPr>
      <w:r w:rsidRPr="00EF239E">
        <w:t>Če bo ponudnik izvajal javno naročilo s podizvajalci, mora v ponudbi:</w:t>
      </w:r>
    </w:p>
    <w:p w14:paraId="2253BE54" w14:textId="77777777" w:rsidR="00B944FF" w:rsidRPr="00EF239E" w:rsidRDefault="00B944FF" w:rsidP="00B944FF">
      <w:pPr>
        <w:tabs>
          <w:tab w:val="left" w:pos="284"/>
        </w:tabs>
        <w:jc w:val="both"/>
      </w:pPr>
      <w:r w:rsidRPr="00EF239E">
        <w:t>-</w:t>
      </w:r>
      <w:r w:rsidRPr="00EF239E">
        <w:tab/>
      </w:r>
      <w:r w:rsidR="00026F01" w:rsidRPr="00EF239E">
        <w:t xml:space="preserve">v ESPD navesti vse </w:t>
      </w:r>
      <w:r w:rsidRPr="00EF239E">
        <w:t xml:space="preserve">podizvajalce ter vsak del javnega naročila, ki ga namerava oddati v </w:t>
      </w:r>
      <w:proofErr w:type="spellStart"/>
      <w:r w:rsidRPr="00EF239E">
        <w:t>podizvajanje</w:t>
      </w:r>
      <w:proofErr w:type="spellEnd"/>
      <w:r w:rsidRPr="00EF239E">
        <w:t>, kontaktne podatke in zakonite zastopnike predlaganih podizvajalcev,</w:t>
      </w:r>
    </w:p>
    <w:p w14:paraId="01B953BE" w14:textId="77777777" w:rsidR="00B944FF" w:rsidRPr="00EF239E" w:rsidRDefault="00B944FF" w:rsidP="00B944FF">
      <w:pPr>
        <w:tabs>
          <w:tab w:val="left" w:pos="284"/>
        </w:tabs>
        <w:jc w:val="both"/>
      </w:pPr>
      <w:r w:rsidRPr="00EF239E">
        <w:t>-</w:t>
      </w:r>
      <w:r w:rsidRPr="00EF239E">
        <w:tab/>
        <w:t>priložiti zahtevo podizvajalca za neposredno plačilo, če podizvajalec to zahteva (Priloga 5),</w:t>
      </w:r>
    </w:p>
    <w:p w14:paraId="3DCE4E7B" w14:textId="77777777" w:rsidR="00B944FF" w:rsidRPr="00EF239E" w:rsidRDefault="00B944FF" w:rsidP="00B944FF">
      <w:pPr>
        <w:tabs>
          <w:tab w:val="left" w:pos="284"/>
        </w:tabs>
        <w:jc w:val="both"/>
      </w:pPr>
      <w:r w:rsidRPr="00EF239E">
        <w:t>-</w:t>
      </w:r>
      <w:r w:rsidRPr="00EF239E">
        <w:tab/>
        <w:t>priložiti izpolnjen obrazec ESPD za vsakega od podizvajalcev,</w:t>
      </w:r>
    </w:p>
    <w:p w14:paraId="2EA58FD7" w14:textId="77777777" w:rsidR="00B944FF" w:rsidRPr="00EF239E" w:rsidRDefault="00B944FF" w:rsidP="00B944FF">
      <w:pPr>
        <w:tabs>
          <w:tab w:val="left" w:pos="284"/>
        </w:tabs>
        <w:jc w:val="both"/>
      </w:pPr>
      <w:r w:rsidRPr="00EF239E">
        <w:t>-</w:t>
      </w:r>
      <w:r w:rsidRPr="00EF239E">
        <w:tab/>
        <w:t>predložiti vso ostalo, z javnim naročilom zahtevano dokumentacijo, ki potrjuje usposobljenost podizvajalca.</w:t>
      </w:r>
    </w:p>
    <w:p w14:paraId="208BFCB4" w14:textId="77777777" w:rsidR="00B944FF" w:rsidRPr="00EF239E" w:rsidRDefault="00B944FF" w:rsidP="00B944FF">
      <w:pPr>
        <w:jc w:val="both"/>
      </w:pPr>
    </w:p>
    <w:p w14:paraId="356A57D0" w14:textId="77777777" w:rsidR="00B944FF" w:rsidRPr="00EF239E" w:rsidRDefault="00B944FF" w:rsidP="00B944FF">
      <w:pPr>
        <w:jc w:val="both"/>
        <w:rPr>
          <w:i/>
          <w:u w:val="single"/>
        </w:rPr>
      </w:pPr>
      <w:r w:rsidRPr="00EF239E">
        <w:rPr>
          <w:i/>
          <w:u w:val="single"/>
        </w:rPr>
        <w:t>PLAČILO PODIZVAJALCEM</w:t>
      </w:r>
    </w:p>
    <w:p w14:paraId="4BB798E9" w14:textId="77777777" w:rsidR="00B944FF" w:rsidRPr="00EF239E" w:rsidRDefault="00B944FF" w:rsidP="00B944FF">
      <w:pPr>
        <w:jc w:val="both"/>
      </w:pPr>
    </w:p>
    <w:p w14:paraId="5D71EE05" w14:textId="77777777" w:rsidR="00B944FF" w:rsidRPr="00EF239E" w:rsidRDefault="00B944FF" w:rsidP="00B944FF">
      <w:pPr>
        <w:jc w:val="both"/>
      </w:pPr>
      <w:r w:rsidRPr="00EF239E">
        <w:t xml:space="preserve">Neposredna plačila podizvajalcem po ZJN-3 niso več obvezna, razen če podizvajalec neposredno plačilo zahteva. V tem primeru je neposredno plačilo podizvajalcu obvezno v skladu z ZJN-3 in obveznost zavezuje naročnika in glavnega izvajalca. </w:t>
      </w:r>
    </w:p>
    <w:p w14:paraId="76C52BAD" w14:textId="77777777" w:rsidR="00B944FF" w:rsidRPr="00EF239E" w:rsidRDefault="00B944FF" w:rsidP="00B944FF">
      <w:pPr>
        <w:jc w:val="both"/>
      </w:pPr>
    </w:p>
    <w:p w14:paraId="05298157" w14:textId="77777777" w:rsidR="00B944FF" w:rsidRPr="00EF239E" w:rsidRDefault="00B944FF" w:rsidP="00B944FF">
      <w:pPr>
        <w:jc w:val="both"/>
      </w:pPr>
      <w:r w:rsidRPr="00EF239E">
        <w:t xml:space="preserve">Kadar namerava ponudnik izvesti javno naročilo s podizvajalcem, ki zahteva neposredno plačilo v skladu z ZJN-3, mora: </w:t>
      </w:r>
    </w:p>
    <w:p w14:paraId="245392E4" w14:textId="77777777" w:rsidR="00B944FF" w:rsidRPr="00EF239E" w:rsidRDefault="00B944FF" w:rsidP="00B944FF">
      <w:pPr>
        <w:pStyle w:val="Odstavekseznama"/>
        <w:numPr>
          <w:ilvl w:val="0"/>
          <w:numId w:val="19"/>
        </w:numPr>
        <w:ind w:left="284" w:hanging="218"/>
        <w:jc w:val="both"/>
      </w:pPr>
      <w:r w:rsidRPr="00EF239E">
        <w:t>ponudnik v ponudbi priložiti zahtevo podizvajalca za neposredno plačilo (Priloga 5),</w:t>
      </w:r>
    </w:p>
    <w:p w14:paraId="3536F5B8" w14:textId="77777777" w:rsidR="00B944FF" w:rsidRPr="00EF239E" w:rsidRDefault="00B944FF" w:rsidP="00B944FF">
      <w:pPr>
        <w:pStyle w:val="Odstavekseznama"/>
        <w:numPr>
          <w:ilvl w:val="0"/>
          <w:numId w:val="19"/>
        </w:numPr>
        <w:ind w:left="284" w:hanging="218"/>
        <w:jc w:val="both"/>
      </w:pPr>
      <w:r w:rsidRPr="00EF239E">
        <w:t>glavni izvajalec v pogodbi pooblastiti naročnika, da na podlagi potrjenega računa oziroma situacije s strani glavnega izvajalca neposredno plačuje podizvajalcu,</w:t>
      </w:r>
    </w:p>
    <w:p w14:paraId="187D52DC" w14:textId="77777777" w:rsidR="00B944FF" w:rsidRPr="00EF239E" w:rsidRDefault="00B944FF" w:rsidP="00B944FF">
      <w:pPr>
        <w:pStyle w:val="Odstavekseznama"/>
        <w:numPr>
          <w:ilvl w:val="0"/>
          <w:numId w:val="19"/>
        </w:numPr>
        <w:ind w:left="284" w:hanging="218"/>
        <w:jc w:val="both"/>
      </w:pPr>
      <w:r w:rsidRPr="00EF239E">
        <w:t xml:space="preserve">podizvajalec predložiti soglasje, na podlagi katerega naročnik namesto ponudnika poravna podizvajalčevo terjatev do ponudnika (Priloga 5), </w:t>
      </w:r>
    </w:p>
    <w:p w14:paraId="1AE0928C" w14:textId="77777777" w:rsidR="00B944FF" w:rsidRPr="00EF239E" w:rsidRDefault="00B944FF" w:rsidP="00B944FF">
      <w:pPr>
        <w:pStyle w:val="Odstavekseznama"/>
        <w:numPr>
          <w:ilvl w:val="0"/>
          <w:numId w:val="19"/>
        </w:numPr>
        <w:ind w:left="284" w:hanging="218"/>
        <w:jc w:val="both"/>
      </w:pPr>
      <w:r w:rsidRPr="00EF239E">
        <w:t xml:space="preserve">glavni izvajalec svojemu računu ali situaciji priložiti račun podizvajalca, ki ga je predhodno potrdil. </w:t>
      </w:r>
    </w:p>
    <w:p w14:paraId="3462C96B" w14:textId="77777777" w:rsidR="00B944FF" w:rsidRPr="00EF239E" w:rsidRDefault="00B944FF" w:rsidP="00B944FF">
      <w:pPr>
        <w:jc w:val="both"/>
      </w:pPr>
    </w:p>
    <w:p w14:paraId="4CD5EF6D" w14:textId="77777777" w:rsidR="00B944FF" w:rsidRPr="00EF239E" w:rsidRDefault="00B944FF" w:rsidP="00B944FF">
      <w:pPr>
        <w:jc w:val="both"/>
      </w:pPr>
      <w:r w:rsidRPr="00EF239E">
        <w:t xml:space="preserve">Če podizvajalec neposrednega plačila ne zahteva, bo naročnik od glavnega izvajalca zahteval, da mu najpozneje v 60 dneh od plačila računa pošlje svojo pisno izjavo in pisno izjavo podizvajalca, da je podizvajalec prejel plačilo za izvedene storitve. </w:t>
      </w:r>
      <w:r w:rsidRPr="00EF239E">
        <w:tab/>
      </w:r>
    </w:p>
    <w:p w14:paraId="464F1578" w14:textId="77777777" w:rsidR="00B944FF" w:rsidRPr="00EF239E" w:rsidRDefault="00B944FF" w:rsidP="00B944FF">
      <w:pPr>
        <w:jc w:val="both"/>
      </w:pPr>
    </w:p>
    <w:p w14:paraId="62F77382" w14:textId="77777777" w:rsidR="00B944FF" w:rsidRPr="00EF239E" w:rsidRDefault="00B944FF" w:rsidP="00B944FF">
      <w:pPr>
        <w:jc w:val="both"/>
      </w:pPr>
      <w:r w:rsidRPr="00EF239E">
        <w:t>Če glavni izvajalec naročniku na njegov poziv ne bo posredoval izjave iz prejšnjega odstavka, bo naročnik Državni revizijski komisiji podal predlog za uvedbo postopka o prekršku iz 2. točke prvega odstavka 112. člena ZJN-3.</w:t>
      </w:r>
    </w:p>
    <w:p w14:paraId="4A17370A" w14:textId="77777777" w:rsidR="00B944FF" w:rsidRPr="00EF239E" w:rsidRDefault="00B944FF" w:rsidP="00B944FF">
      <w:pPr>
        <w:jc w:val="both"/>
      </w:pPr>
    </w:p>
    <w:p w14:paraId="77A75B4A" w14:textId="77777777" w:rsidR="00B944FF" w:rsidRPr="00EF239E" w:rsidRDefault="00B944FF" w:rsidP="00B944FF">
      <w:pPr>
        <w:jc w:val="both"/>
      </w:pPr>
      <w:r w:rsidRPr="00EF239E">
        <w:t xml:space="preserve">Določbe glede plačila podizvajalcem smiselno veljajo tudi za podizvajalce podizvajalcev glavnega izvajalca ali nadaljnje podizvajalce v </w:t>
      </w:r>
      <w:proofErr w:type="spellStart"/>
      <w:r w:rsidRPr="00EF239E">
        <w:t>podizvajalski</w:t>
      </w:r>
      <w:proofErr w:type="spellEnd"/>
      <w:r w:rsidRPr="00EF239E">
        <w:t xml:space="preserve"> verigi. </w:t>
      </w:r>
    </w:p>
    <w:p w14:paraId="6A660BDC" w14:textId="77777777" w:rsidR="006177B6" w:rsidRPr="00EF239E" w:rsidRDefault="006177B6" w:rsidP="006177B6">
      <w:pPr>
        <w:pStyle w:val="Naslov2"/>
      </w:pPr>
      <w:bookmarkStart w:id="24" w:name="_Toc464046349"/>
      <w:bookmarkStart w:id="25" w:name="_Toc502827209"/>
      <w:r w:rsidRPr="00EF239E">
        <w:t>MERILO ZA IZBIRO</w:t>
      </w:r>
      <w:bookmarkEnd w:id="24"/>
      <w:bookmarkEnd w:id="25"/>
    </w:p>
    <w:p w14:paraId="67E1D900" w14:textId="77777777" w:rsidR="006177B6" w:rsidRPr="00EF239E" w:rsidRDefault="006177B6" w:rsidP="006177B6">
      <w:pPr>
        <w:ind w:right="2"/>
        <w:jc w:val="both"/>
      </w:pPr>
    </w:p>
    <w:p w14:paraId="5E4ECC49" w14:textId="77777777" w:rsidR="006177B6" w:rsidRPr="00EF239E" w:rsidRDefault="006177B6" w:rsidP="006177B6">
      <w:pPr>
        <w:ind w:right="2"/>
        <w:jc w:val="both"/>
      </w:pPr>
      <w:r w:rsidRPr="00EF239E">
        <w:t>Naročnik bo javno naročilo oddal ponudniku, ki bo oddal ekonomsko najugodnejšo ponudbo</w:t>
      </w:r>
      <w:r w:rsidR="0082402B" w:rsidRPr="00EF239E">
        <w:t xml:space="preserve">, </w:t>
      </w:r>
      <w:r w:rsidR="00800743" w:rsidRPr="00EF239E">
        <w:t>določeno</w:t>
      </w:r>
      <w:r w:rsidR="0082402B" w:rsidRPr="00EF239E">
        <w:t xml:space="preserve"> na podlagi najnižje ponudbene cene.</w:t>
      </w:r>
    </w:p>
    <w:p w14:paraId="0FFFECF5" w14:textId="77777777" w:rsidR="0082402B" w:rsidRPr="00EF239E" w:rsidRDefault="0082402B" w:rsidP="0082402B">
      <w:pPr>
        <w:pStyle w:val="Naslov2"/>
      </w:pPr>
      <w:bookmarkStart w:id="26" w:name="_Toc464046350"/>
      <w:bookmarkStart w:id="27" w:name="_Toc502827210"/>
      <w:r w:rsidRPr="00EF239E">
        <w:t>POJASNILA IN SPREMEMBE DOKUMENTACIJE V ZVEZI Z ODDAJO JAVNEGA NAROČILA TER ROK ZA POSTAVITEV VPRAŠANJ</w:t>
      </w:r>
      <w:bookmarkEnd w:id="26"/>
      <w:bookmarkEnd w:id="27"/>
    </w:p>
    <w:p w14:paraId="68321DB6" w14:textId="77777777" w:rsidR="0082402B" w:rsidRPr="00EF239E" w:rsidRDefault="0082402B" w:rsidP="0082402B">
      <w:pPr>
        <w:jc w:val="both"/>
      </w:pPr>
    </w:p>
    <w:p w14:paraId="65AABD7C" w14:textId="77777777" w:rsidR="0082402B" w:rsidRPr="00EF239E" w:rsidRDefault="0082402B" w:rsidP="0082402B">
      <w:pPr>
        <w:jc w:val="both"/>
      </w:pPr>
      <w:r w:rsidRPr="00EF239E">
        <w:t>Dodatna pojasnila lahko ponudniki zahtevajo preko portala javnih naročil (</w:t>
      </w:r>
      <w:hyperlink r:id="rId9" w:history="1">
        <w:r w:rsidRPr="00EF239E">
          <w:rPr>
            <w:rStyle w:val="Hiperpovezava"/>
          </w:rPr>
          <w:t>http://www.enarocanje.si/</w:t>
        </w:r>
      </w:hyperlink>
      <w:r w:rsidRPr="00EF239E">
        <w:t>).</w:t>
      </w:r>
    </w:p>
    <w:p w14:paraId="62342D3D" w14:textId="77777777" w:rsidR="0082402B" w:rsidRPr="00EF239E" w:rsidRDefault="0082402B" w:rsidP="0082402B">
      <w:pPr>
        <w:jc w:val="both"/>
      </w:pPr>
    </w:p>
    <w:p w14:paraId="06B86C48" w14:textId="05424FE4" w:rsidR="0082402B" w:rsidRPr="00EF239E" w:rsidRDefault="0082402B" w:rsidP="0082402B">
      <w:pPr>
        <w:jc w:val="both"/>
      </w:pPr>
      <w:r w:rsidRPr="00EF239E">
        <w:t xml:space="preserve">Vsi odgovori na vprašanja in morebitne spremembe in pojasnila dokumentacije v zvezi z oddajo javnega naročila bodo objavljeni na portalu javnih naročil ali preko njega najpozneje </w:t>
      </w:r>
      <w:r w:rsidR="001B0425" w:rsidRPr="00EF239E">
        <w:t>šest</w:t>
      </w:r>
      <w:r w:rsidRPr="00EF239E">
        <w:t xml:space="preserve"> dni pred iztekom roka za prejem ponudb, pod pogojem, da so bila vprašanja na portalu javnih naročil postavljena do </w:t>
      </w:r>
      <w:r w:rsidR="001B0425" w:rsidRPr="00EF239E">
        <w:t>8</w:t>
      </w:r>
      <w:r w:rsidR="006703E9" w:rsidRPr="00EF239E">
        <w:t xml:space="preserve">. </w:t>
      </w:r>
      <w:r w:rsidR="001B0425" w:rsidRPr="00EF239E">
        <w:t>1</w:t>
      </w:r>
      <w:r w:rsidR="006703E9" w:rsidRPr="00EF239E">
        <w:t>. 201</w:t>
      </w:r>
      <w:r w:rsidR="001B0425" w:rsidRPr="00EF239E">
        <w:t>8</w:t>
      </w:r>
      <w:r w:rsidR="006703E9" w:rsidRPr="00EF239E">
        <w:t xml:space="preserve">, do 10.00 ure. </w:t>
      </w:r>
    </w:p>
    <w:p w14:paraId="6C1EC7F1" w14:textId="77777777" w:rsidR="0082402B" w:rsidRPr="00EF239E" w:rsidRDefault="0082402B" w:rsidP="0082402B">
      <w:pPr>
        <w:jc w:val="both"/>
      </w:pPr>
    </w:p>
    <w:p w14:paraId="73E954D2" w14:textId="77777777" w:rsidR="0082402B" w:rsidRPr="00EF239E" w:rsidRDefault="0082402B" w:rsidP="0082402B">
      <w:pPr>
        <w:jc w:val="both"/>
      </w:pPr>
      <w:r w:rsidRPr="00EF239E">
        <w:t xml:space="preserve">Vse informacije, ki jih na portalu javnih naročil ali preko njega naročnik posreduje gospodarskim subjektom, sodelujočim v postopku oddaje javnega naročila, štejejo kot del dokumentacije v zvezi z oddajo javnega naročila in morajo biti upoštevane pri pripravi ponudbe. </w:t>
      </w:r>
    </w:p>
    <w:p w14:paraId="5967E842" w14:textId="77777777" w:rsidR="0082402B" w:rsidRPr="00EF239E" w:rsidRDefault="0082402B" w:rsidP="0082402B">
      <w:pPr>
        <w:pStyle w:val="Naslov2"/>
      </w:pPr>
      <w:bookmarkStart w:id="28" w:name="_Toc431890758"/>
      <w:bookmarkStart w:id="29" w:name="_Toc502827211"/>
      <w:r w:rsidRPr="00EF239E">
        <w:t>OGLED</w:t>
      </w:r>
      <w:bookmarkEnd w:id="28"/>
      <w:bookmarkEnd w:id="29"/>
    </w:p>
    <w:p w14:paraId="02462271" w14:textId="77777777" w:rsidR="0082402B" w:rsidRPr="00EF239E" w:rsidRDefault="0082402B" w:rsidP="0082402B">
      <w:pPr>
        <w:jc w:val="both"/>
      </w:pPr>
    </w:p>
    <w:p w14:paraId="14B6FC39" w14:textId="77777777" w:rsidR="001B0425" w:rsidRPr="00EF239E" w:rsidRDefault="001B0425" w:rsidP="001B0425">
      <w:pPr>
        <w:jc w:val="both"/>
      </w:pPr>
      <w:bookmarkStart w:id="30" w:name="_Toc464046351"/>
      <w:r w:rsidRPr="00EF239E">
        <w:t>Zainteresirani ponudniki si lahko kraj, kjer se nahajajo izrabljene gume, po predhodnem dogovoru ogledajo ob navzočnosti predstavnika naročnika.</w:t>
      </w:r>
    </w:p>
    <w:p w14:paraId="4AF6C4A3" w14:textId="77777777" w:rsidR="001B0425" w:rsidRPr="00EF239E" w:rsidRDefault="001B0425" w:rsidP="001B0425"/>
    <w:p w14:paraId="77E28850" w14:textId="77777777" w:rsidR="001B0425" w:rsidRPr="00EF239E" w:rsidRDefault="001B0425" w:rsidP="001B0425">
      <w:r w:rsidRPr="00EF239E">
        <w:t>Za datum ogleda se ponudniki dogovorijo z naročnikom na tel. št. 08/181 45 38.</w:t>
      </w:r>
    </w:p>
    <w:p w14:paraId="489462DE" w14:textId="77777777" w:rsidR="001B0425" w:rsidRPr="00EF239E" w:rsidRDefault="001B0425" w:rsidP="001B0425"/>
    <w:p w14:paraId="787352E8" w14:textId="2C376B03" w:rsidR="0082402B" w:rsidRPr="00EF239E" w:rsidRDefault="0004383E" w:rsidP="0082402B">
      <w:pPr>
        <w:pStyle w:val="Naslov2"/>
      </w:pPr>
      <w:bookmarkStart w:id="31" w:name="_Toc502827212"/>
      <w:r w:rsidRPr="00EF239E">
        <w:t xml:space="preserve">JEZIK IN </w:t>
      </w:r>
      <w:r w:rsidR="0082402B" w:rsidRPr="00EF239E">
        <w:t>OBLIKA PONUDBE</w:t>
      </w:r>
      <w:bookmarkEnd w:id="30"/>
      <w:bookmarkEnd w:id="31"/>
      <w:r w:rsidR="0082402B" w:rsidRPr="00EF239E">
        <w:t xml:space="preserve"> </w:t>
      </w:r>
    </w:p>
    <w:p w14:paraId="7B407574" w14:textId="77777777" w:rsidR="0082402B" w:rsidRPr="00EF239E" w:rsidRDefault="0082402B" w:rsidP="0082402B">
      <w:pPr>
        <w:jc w:val="both"/>
        <w:rPr>
          <w:noProof/>
        </w:rPr>
      </w:pPr>
    </w:p>
    <w:p w14:paraId="651125EF" w14:textId="6272699A" w:rsidR="0004383E" w:rsidRPr="00EF239E" w:rsidRDefault="0004383E" w:rsidP="0082402B">
      <w:pPr>
        <w:jc w:val="both"/>
        <w:rPr>
          <w:noProof/>
        </w:rPr>
      </w:pPr>
      <w:r w:rsidRPr="00EF239E">
        <w:rPr>
          <w:noProof/>
        </w:rPr>
        <w:t>Postopek javnega naročila poteka v slovenskem jeziku. Ponudnik mora predložiti ponudbo v slovenskem jeziku. Dokazila uradnih institucij so lahko predložena v jeziku države, ki jih izda.</w:t>
      </w:r>
    </w:p>
    <w:p w14:paraId="6AFB29EF" w14:textId="77777777" w:rsidR="0004383E" w:rsidRPr="00EF239E" w:rsidRDefault="0004383E" w:rsidP="0082402B">
      <w:pPr>
        <w:jc w:val="both"/>
        <w:rPr>
          <w:noProof/>
        </w:rPr>
      </w:pPr>
    </w:p>
    <w:p w14:paraId="4084A278" w14:textId="232E114D" w:rsidR="0004383E" w:rsidRPr="00EF239E" w:rsidRDefault="0004383E" w:rsidP="0082402B">
      <w:pPr>
        <w:jc w:val="both"/>
        <w:rPr>
          <w:noProof/>
        </w:rPr>
      </w:pPr>
      <w:r w:rsidRPr="00EF239E">
        <w:rPr>
          <w:noProof/>
        </w:rPr>
        <w:t>Naročnik bo od ponudnika zahteval, da del ponudbe, ki ni predložen v slovenskem jeziku, na lastne stroške</w:t>
      </w:r>
      <w:r w:rsidR="00A74BFA" w:rsidRPr="00EF239E">
        <w:rPr>
          <w:noProof/>
        </w:rPr>
        <w:t xml:space="preserve"> uradno</w:t>
      </w:r>
      <w:r w:rsidRPr="00EF239E">
        <w:rPr>
          <w:noProof/>
        </w:rPr>
        <w:t xml:space="preserve"> prevede v slovenski jezik, če bo ob pregledovanju in o</w:t>
      </w:r>
      <w:r w:rsidR="00A74BFA" w:rsidRPr="00EF239E">
        <w:rPr>
          <w:noProof/>
        </w:rPr>
        <w:t>cenjevanju ponudb menil, da je to potrebno, ter mu za to določil ustrezen rok, ki ne bo krajši od dveh delovnih dn</w:t>
      </w:r>
      <w:r w:rsidR="008718BE" w:rsidRPr="00EF239E">
        <w:rPr>
          <w:noProof/>
        </w:rPr>
        <w:t>i. Stroške prevoda nosi ponudnik.</w:t>
      </w:r>
      <w:r w:rsidR="00A74BFA" w:rsidRPr="00EF239E">
        <w:rPr>
          <w:noProof/>
        </w:rPr>
        <w:t xml:space="preserve"> Za presojo spornih vprašanj se vedno uporablja ponudba oziroma njen uradni prevod v slovenskem jeziku. </w:t>
      </w:r>
    </w:p>
    <w:p w14:paraId="5DE9257A" w14:textId="77777777" w:rsidR="0004383E" w:rsidRPr="00EF239E" w:rsidRDefault="0004383E" w:rsidP="0082402B">
      <w:pPr>
        <w:jc w:val="both"/>
        <w:rPr>
          <w:noProof/>
        </w:rPr>
      </w:pPr>
    </w:p>
    <w:p w14:paraId="72E6E7FC" w14:textId="6ECBCDC4" w:rsidR="0082402B" w:rsidRPr="00EF239E" w:rsidRDefault="0082402B" w:rsidP="0082402B">
      <w:pPr>
        <w:jc w:val="both"/>
        <w:rPr>
          <w:noProof/>
        </w:rPr>
      </w:pPr>
      <w:r w:rsidRPr="00EF239E">
        <w:rPr>
          <w:noProof/>
        </w:rPr>
        <w:t>Ponudba mora biti predložena v pisni obliki</w:t>
      </w:r>
      <w:r w:rsidR="0004383E" w:rsidRPr="00EF239E">
        <w:rPr>
          <w:noProof/>
        </w:rPr>
        <w:t>.</w:t>
      </w:r>
    </w:p>
    <w:p w14:paraId="1F5EB0B3" w14:textId="77777777" w:rsidR="00F2151B" w:rsidRPr="00EF239E" w:rsidRDefault="00F2151B" w:rsidP="0082402B">
      <w:pPr>
        <w:jc w:val="both"/>
        <w:rPr>
          <w:noProof/>
        </w:rPr>
      </w:pPr>
    </w:p>
    <w:p w14:paraId="0EAD8A23" w14:textId="77777777" w:rsidR="0082402B" w:rsidRPr="00EF239E" w:rsidRDefault="0082402B" w:rsidP="0082402B">
      <w:pPr>
        <w:jc w:val="both"/>
        <w:rPr>
          <w:noProof/>
        </w:rPr>
      </w:pPr>
      <w:r w:rsidRPr="00EF239E">
        <w:rPr>
          <w:noProof/>
        </w:rPr>
        <w:t>Ponudbena dokumentacija mora biti izpolnjena in natisnjena, natipkana ali napisana z neizbrisljivo pisavo. Za to označeni deli ponudbene dokumentacije morajo biti podpisani s strani zakonitega zastopnika ponudnika ali druge osebe, pooblaščene za sklepanje pogodb predvidene vrste, vrednosti in obsega. V tem primeru mora biti ponudbi priloženo pooblastilo za podpis ponudbe (pooblastilo pripravi ponudnik sam).</w:t>
      </w:r>
    </w:p>
    <w:p w14:paraId="329922A7" w14:textId="77777777" w:rsidR="0082402B" w:rsidRPr="00EF239E" w:rsidRDefault="0082402B" w:rsidP="0082402B">
      <w:pPr>
        <w:jc w:val="both"/>
        <w:rPr>
          <w:noProof/>
        </w:rPr>
      </w:pPr>
    </w:p>
    <w:p w14:paraId="37D33483" w14:textId="77777777" w:rsidR="0082402B" w:rsidRPr="00EF239E" w:rsidRDefault="0082402B" w:rsidP="0082402B">
      <w:pPr>
        <w:jc w:val="both"/>
        <w:rPr>
          <w:noProof/>
        </w:rPr>
      </w:pPr>
      <w:r w:rsidRPr="00EF239E">
        <w:rPr>
          <w:noProof/>
        </w:rPr>
        <w:t>Ponudnik ponudbeno dokumentacijo zapre v eno ali več zunanjih ovojnic, ki jih označi, kot je navedeno v Prilogi 1. Za napačno označene ponudbe naročnik v primeru založitve ne prevzema odgovornosti.</w:t>
      </w:r>
    </w:p>
    <w:p w14:paraId="3C92693F" w14:textId="77777777" w:rsidR="0082402B" w:rsidRPr="00EF239E" w:rsidRDefault="0082402B" w:rsidP="0082402B">
      <w:pPr>
        <w:pStyle w:val="Naslov2"/>
        <w:tabs>
          <w:tab w:val="clear" w:pos="1504"/>
        </w:tabs>
        <w:ind w:hanging="510"/>
        <w:rPr>
          <w:caps/>
          <w:noProof/>
        </w:rPr>
      </w:pPr>
      <w:bookmarkStart w:id="32" w:name="_Toc464046352"/>
      <w:bookmarkStart w:id="33" w:name="_Toc502827213"/>
      <w:r w:rsidRPr="00EF239E">
        <w:rPr>
          <w:caps/>
          <w:noProof/>
        </w:rPr>
        <w:t>Stroški priprave ponudbe in veljavnost ponudbe</w:t>
      </w:r>
      <w:bookmarkEnd w:id="32"/>
      <w:bookmarkEnd w:id="33"/>
    </w:p>
    <w:p w14:paraId="57DC5FB1" w14:textId="77777777" w:rsidR="0082402B" w:rsidRPr="00EF239E" w:rsidRDefault="0082402B" w:rsidP="0082402B"/>
    <w:p w14:paraId="3C4FDFEB" w14:textId="77777777" w:rsidR="0082402B" w:rsidRPr="00EF239E" w:rsidRDefault="0082402B" w:rsidP="0082402B">
      <w:pPr>
        <w:jc w:val="both"/>
        <w:rPr>
          <w:noProof/>
        </w:rPr>
      </w:pPr>
      <w:r w:rsidRPr="00EF239E">
        <w:rPr>
          <w:noProof/>
        </w:rPr>
        <w:t xml:space="preserve">Stroške priprave in predložitve ponudbe nosi ponudnik. </w:t>
      </w:r>
    </w:p>
    <w:p w14:paraId="5F4E134F" w14:textId="77777777" w:rsidR="0082402B" w:rsidRPr="00EF239E" w:rsidRDefault="0082402B" w:rsidP="0082402B">
      <w:pPr>
        <w:jc w:val="both"/>
        <w:rPr>
          <w:noProof/>
        </w:rPr>
      </w:pPr>
    </w:p>
    <w:p w14:paraId="5147AED7" w14:textId="31FC7EC6" w:rsidR="0082402B" w:rsidRPr="00EF239E" w:rsidRDefault="0082402B" w:rsidP="0082402B">
      <w:pPr>
        <w:jc w:val="both"/>
        <w:rPr>
          <w:noProof/>
        </w:rPr>
      </w:pPr>
      <w:r w:rsidRPr="00EF239E">
        <w:rPr>
          <w:noProof/>
        </w:rPr>
        <w:lastRenderedPageBreak/>
        <w:t xml:space="preserve">Rok veljavnosti ponudbe je najmanj </w:t>
      </w:r>
      <w:r w:rsidR="00A74BFA" w:rsidRPr="00EF239E">
        <w:rPr>
          <w:noProof/>
        </w:rPr>
        <w:t>do 30. 6. 201</w:t>
      </w:r>
      <w:r w:rsidR="006B1688" w:rsidRPr="00EF239E">
        <w:rPr>
          <w:noProof/>
        </w:rPr>
        <w:t>8</w:t>
      </w:r>
      <w:r w:rsidRPr="00EF239E">
        <w:rPr>
          <w:noProof/>
        </w:rPr>
        <w:t>. Rok veljavnosti ponudbe ponudniki potrdijo s predložitvijo ponudbe (Priloga 2 - Ponudba). V primeru krajšega roka veljavnosti ponudbe se ponudba izloči iz postopka javnega naročanja.</w:t>
      </w:r>
    </w:p>
    <w:p w14:paraId="460B5296" w14:textId="77777777" w:rsidR="0082402B" w:rsidRPr="00EF239E" w:rsidRDefault="0082402B" w:rsidP="0082402B">
      <w:pPr>
        <w:jc w:val="both"/>
        <w:rPr>
          <w:noProof/>
        </w:rPr>
      </w:pPr>
    </w:p>
    <w:p w14:paraId="3B6C0E39" w14:textId="77777777" w:rsidR="0082402B" w:rsidRPr="00EF239E" w:rsidRDefault="0082402B" w:rsidP="0082402B">
      <w:pPr>
        <w:jc w:val="both"/>
        <w:rPr>
          <w:noProof/>
        </w:rPr>
      </w:pPr>
      <w:r w:rsidRPr="00EF239E">
        <w:rPr>
          <w:noProof/>
        </w:rPr>
        <w:t xml:space="preserve">Naročnik lahko zahteva, da ponudniki pisno podaljšajo čas veljavnosti ponudb za določeno dodatno obdobje. </w:t>
      </w:r>
    </w:p>
    <w:p w14:paraId="3B6A705B" w14:textId="77777777" w:rsidR="0082402B" w:rsidRPr="00EF239E" w:rsidRDefault="0082402B" w:rsidP="0082402B">
      <w:pPr>
        <w:pStyle w:val="Naslov2"/>
        <w:tabs>
          <w:tab w:val="clear" w:pos="1504"/>
        </w:tabs>
        <w:ind w:hanging="510"/>
      </w:pPr>
      <w:bookmarkStart w:id="34" w:name="_Toc464046353"/>
      <w:bookmarkStart w:id="35" w:name="_Toc502827214"/>
      <w:r w:rsidRPr="00EF239E">
        <w:t>MESTO IN ROK ODDAJE PONUDB</w:t>
      </w:r>
      <w:bookmarkEnd w:id="34"/>
      <w:bookmarkEnd w:id="35"/>
    </w:p>
    <w:p w14:paraId="7D65301E" w14:textId="77777777" w:rsidR="0082402B" w:rsidRPr="00EF239E" w:rsidRDefault="0082402B" w:rsidP="0082402B">
      <w:pPr>
        <w:jc w:val="both"/>
        <w:rPr>
          <w:noProof/>
        </w:rPr>
      </w:pPr>
    </w:p>
    <w:p w14:paraId="2DF3DFAB" w14:textId="1B6E22D4" w:rsidR="0082402B" w:rsidRPr="00EF239E" w:rsidRDefault="0082402B" w:rsidP="0082402B">
      <w:pPr>
        <w:jc w:val="both"/>
      </w:pPr>
      <w:r w:rsidRPr="00EF239E">
        <w:t>Ponudba mora prispeti v tajništvo Inšpektorata RS za okolje in prostor, Dunajska cesta 58</w:t>
      </w:r>
      <w:r w:rsidR="009B57F1" w:rsidRPr="00EF239E">
        <w:t xml:space="preserve"> (vhod z Dunajske ceste 56)</w:t>
      </w:r>
      <w:r w:rsidRPr="00EF239E">
        <w:t xml:space="preserve">, 1000 Ljubljana, najkasneje </w:t>
      </w:r>
      <w:r w:rsidRPr="00EF239E">
        <w:rPr>
          <w:b/>
        </w:rPr>
        <w:t xml:space="preserve">do </w:t>
      </w:r>
      <w:r w:rsidR="006703E9" w:rsidRPr="00EF239E">
        <w:rPr>
          <w:b/>
        </w:rPr>
        <w:t>1</w:t>
      </w:r>
      <w:r w:rsidR="006B1688" w:rsidRPr="00EF239E">
        <w:rPr>
          <w:b/>
        </w:rPr>
        <w:t>5. 1</w:t>
      </w:r>
      <w:r w:rsidR="006703E9" w:rsidRPr="00EF239E">
        <w:rPr>
          <w:b/>
        </w:rPr>
        <w:t>. 201</w:t>
      </w:r>
      <w:r w:rsidR="006B1688" w:rsidRPr="00EF239E">
        <w:rPr>
          <w:b/>
        </w:rPr>
        <w:t>8</w:t>
      </w:r>
      <w:r w:rsidR="006703E9" w:rsidRPr="00EF239E">
        <w:rPr>
          <w:b/>
        </w:rPr>
        <w:t xml:space="preserve">, </w:t>
      </w:r>
      <w:r w:rsidRPr="00EF239E">
        <w:rPr>
          <w:b/>
        </w:rPr>
        <w:t>do 10.00 ure</w:t>
      </w:r>
      <w:r w:rsidRPr="00EF239E">
        <w:t xml:space="preserve">. Ponudniki lahko ponudbe oddajo osebno v času poslovnih ur naročnika ali po pošti. </w:t>
      </w:r>
    </w:p>
    <w:p w14:paraId="7FD864D4" w14:textId="77777777" w:rsidR="0082402B" w:rsidRPr="00EF239E" w:rsidRDefault="0082402B" w:rsidP="0082402B">
      <w:pPr>
        <w:pStyle w:val="Naslov2"/>
        <w:tabs>
          <w:tab w:val="clear" w:pos="1504"/>
        </w:tabs>
        <w:ind w:hanging="510"/>
      </w:pPr>
      <w:bookmarkStart w:id="36" w:name="_Toc422475886"/>
      <w:bookmarkStart w:id="37" w:name="_Toc464046354"/>
      <w:bookmarkStart w:id="38" w:name="_Toc502827215"/>
      <w:r w:rsidRPr="00EF239E">
        <w:t>UMIK, SPREMEMBA ALI DOPOLNITEV PONUDBE</w:t>
      </w:r>
      <w:bookmarkEnd w:id="36"/>
      <w:bookmarkEnd w:id="37"/>
      <w:bookmarkEnd w:id="38"/>
    </w:p>
    <w:p w14:paraId="2BA124AF" w14:textId="77777777" w:rsidR="0082402B" w:rsidRPr="00EF239E" w:rsidRDefault="0082402B" w:rsidP="0082402B"/>
    <w:p w14:paraId="6009173A" w14:textId="77777777" w:rsidR="0082402B" w:rsidRPr="00EF239E" w:rsidRDefault="0082402B" w:rsidP="0082402B">
      <w:pPr>
        <w:jc w:val="both"/>
      </w:pPr>
      <w:r w:rsidRPr="00EF239E">
        <w:t>Ponudniki lahko spremenijo ali umaknejo ponudbe s pisnim obvestilom, ki mora v vložišče prispeti pred pretekom roka za oddajo ponudb. V primeru umika bo ponudba neodprta vrnjena ponudniku.</w:t>
      </w:r>
    </w:p>
    <w:p w14:paraId="57CCFB1D" w14:textId="77777777" w:rsidR="0082402B" w:rsidRPr="00EF239E" w:rsidRDefault="0082402B" w:rsidP="0082402B">
      <w:pPr>
        <w:jc w:val="both"/>
      </w:pPr>
    </w:p>
    <w:p w14:paraId="6DCA68B7" w14:textId="77777777" w:rsidR="0082402B" w:rsidRPr="00EF239E" w:rsidRDefault="0082402B" w:rsidP="0082402B">
      <w:pPr>
        <w:jc w:val="both"/>
      </w:pPr>
      <w:r w:rsidRPr="00EF239E">
        <w:t>Ponudnikovo obvestilo o spremembi ali umiku ponudbe mora biti pripravljeno, zaprto in označeno tako kot ponudba, sprememba ali umik pa ustrezno označena na ovojnici (Priloga 1 - Ovojnica).</w:t>
      </w:r>
    </w:p>
    <w:p w14:paraId="092024E0" w14:textId="77777777" w:rsidR="0082402B" w:rsidRPr="00EF239E" w:rsidRDefault="0082402B" w:rsidP="0082402B">
      <w:pPr>
        <w:jc w:val="both"/>
      </w:pPr>
    </w:p>
    <w:p w14:paraId="31336A89" w14:textId="77777777" w:rsidR="0082402B" w:rsidRPr="00EF239E" w:rsidRDefault="0082402B" w:rsidP="0082402B">
      <w:pPr>
        <w:ind w:right="2"/>
        <w:jc w:val="both"/>
      </w:pPr>
      <w:r w:rsidRPr="00EF239E">
        <w:t>Umik ponudbe bo na javne</w:t>
      </w:r>
      <w:r w:rsidR="008379CD" w:rsidRPr="00EF239E">
        <w:t>m odpiranju ponudb odprt pred samo ponudbo.</w:t>
      </w:r>
    </w:p>
    <w:p w14:paraId="1C8AD659" w14:textId="77777777" w:rsidR="0082402B" w:rsidRPr="00EF239E" w:rsidRDefault="0082402B" w:rsidP="0082402B">
      <w:pPr>
        <w:pStyle w:val="Naslov2"/>
        <w:tabs>
          <w:tab w:val="clear" w:pos="1504"/>
        </w:tabs>
        <w:ind w:hanging="510"/>
      </w:pPr>
      <w:bookmarkStart w:id="39" w:name="_Toc422475888"/>
      <w:bookmarkStart w:id="40" w:name="_Toc464046355"/>
      <w:bookmarkStart w:id="41" w:name="_Toc502827216"/>
      <w:r w:rsidRPr="00EF239E">
        <w:t>ODPIRANJE PONUDB</w:t>
      </w:r>
      <w:bookmarkEnd w:id="39"/>
      <w:bookmarkEnd w:id="40"/>
      <w:bookmarkEnd w:id="41"/>
    </w:p>
    <w:p w14:paraId="154DE03D" w14:textId="77777777" w:rsidR="0082402B" w:rsidRPr="00EF239E" w:rsidRDefault="0082402B" w:rsidP="0082402B">
      <w:pPr>
        <w:jc w:val="both"/>
      </w:pPr>
    </w:p>
    <w:p w14:paraId="67A037B5" w14:textId="0C1E5543" w:rsidR="0082402B" w:rsidRPr="00EF239E" w:rsidRDefault="0082402B" w:rsidP="0082402B">
      <w:pPr>
        <w:jc w:val="both"/>
      </w:pPr>
      <w:r w:rsidRPr="00EF239E">
        <w:t xml:space="preserve">Javno odpiranje ponudb bo </w:t>
      </w:r>
      <w:r w:rsidR="006B1688" w:rsidRPr="00EF239E">
        <w:rPr>
          <w:b/>
        </w:rPr>
        <w:t>15</w:t>
      </w:r>
      <w:r w:rsidR="006703E9" w:rsidRPr="00EF239E">
        <w:rPr>
          <w:b/>
        </w:rPr>
        <w:t xml:space="preserve">. </w:t>
      </w:r>
      <w:r w:rsidR="006B1688" w:rsidRPr="00EF239E">
        <w:rPr>
          <w:b/>
        </w:rPr>
        <w:t>1</w:t>
      </w:r>
      <w:r w:rsidR="006703E9" w:rsidRPr="00EF239E">
        <w:rPr>
          <w:b/>
        </w:rPr>
        <w:t xml:space="preserve">. </w:t>
      </w:r>
      <w:r w:rsidRPr="00EF239E">
        <w:rPr>
          <w:b/>
        </w:rPr>
        <w:t>201</w:t>
      </w:r>
      <w:r w:rsidR="006B1688" w:rsidRPr="00EF239E">
        <w:rPr>
          <w:b/>
        </w:rPr>
        <w:t>8</w:t>
      </w:r>
      <w:r w:rsidRPr="00EF239E">
        <w:rPr>
          <w:b/>
        </w:rPr>
        <w:t>, ob 11.00 uri,</w:t>
      </w:r>
      <w:r w:rsidRPr="00EF239E">
        <w:t xml:space="preserve"> v prostorih Inšpektorata RS za okolje in prostor, Dunajska cesta 58, Ljubljana.</w:t>
      </w:r>
    </w:p>
    <w:p w14:paraId="088619C3" w14:textId="77777777" w:rsidR="0082402B" w:rsidRPr="00EF239E" w:rsidRDefault="0082402B" w:rsidP="0082402B">
      <w:pPr>
        <w:jc w:val="both"/>
      </w:pPr>
    </w:p>
    <w:p w14:paraId="1B96FCBF" w14:textId="77777777" w:rsidR="0082402B" w:rsidRPr="00EF239E" w:rsidRDefault="0082402B" w:rsidP="0082402B">
      <w:pPr>
        <w:jc w:val="both"/>
      </w:pPr>
      <w:r w:rsidRPr="00EF239E">
        <w:t xml:space="preserve">Predstavniki ponudnikov, ki želijo sodelovati pri javnem odpiranju ponudb, morajo imeti pisna pooblastila za zastopanje. Pooblastila ne potrebujejo predstavniki ponudnikov, ki so registrirani za zastopanje. Nepooblaščeni predstavniki ponudnikov ne morejo opravljati dejanj, ki pomenijo zastopanje pravne osebe. </w:t>
      </w:r>
    </w:p>
    <w:p w14:paraId="0A6AF9FD" w14:textId="77777777" w:rsidR="0082402B" w:rsidRPr="00EF239E" w:rsidRDefault="0082402B" w:rsidP="0082402B">
      <w:pPr>
        <w:jc w:val="both"/>
      </w:pPr>
    </w:p>
    <w:p w14:paraId="45052724" w14:textId="77777777" w:rsidR="0082402B" w:rsidRPr="00EF239E" w:rsidRDefault="0082402B" w:rsidP="0082402B">
      <w:pPr>
        <w:jc w:val="both"/>
      </w:pPr>
      <w:r w:rsidRPr="00EF239E">
        <w:t xml:space="preserve">Če bo ponudba prispela k naročniku po roku, določenem za prejem ponudb, jo bo naročnik po končanem odpiranju ponudb neodprto vrnil ponudniku z navedbo, da je bila prepozna.  </w:t>
      </w:r>
    </w:p>
    <w:p w14:paraId="71BB6DD0" w14:textId="77777777" w:rsidR="0082402B" w:rsidRPr="00EF239E" w:rsidRDefault="0082402B" w:rsidP="0082402B">
      <w:pPr>
        <w:pStyle w:val="Naslov2"/>
        <w:tabs>
          <w:tab w:val="clear" w:pos="1504"/>
        </w:tabs>
        <w:ind w:hanging="510"/>
        <w:jc w:val="both"/>
        <w:rPr>
          <w:caps/>
        </w:rPr>
      </w:pPr>
      <w:bookmarkStart w:id="42" w:name="_Toc464046356"/>
      <w:bookmarkStart w:id="43" w:name="_Toc502827217"/>
      <w:bookmarkStart w:id="44" w:name="_Toc422475889"/>
      <w:r w:rsidRPr="00EF239E">
        <w:rPr>
          <w:caps/>
        </w:rPr>
        <w:t>RAČUNSKe NAPAKe</w:t>
      </w:r>
      <w:bookmarkEnd w:id="42"/>
      <w:bookmarkEnd w:id="43"/>
    </w:p>
    <w:p w14:paraId="3E70A752" w14:textId="77777777" w:rsidR="0082402B" w:rsidRPr="00EF239E" w:rsidRDefault="0082402B" w:rsidP="0082402B"/>
    <w:p w14:paraId="02CFB7DB" w14:textId="77777777" w:rsidR="0082402B" w:rsidRPr="00EF239E" w:rsidRDefault="0082402B" w:rsidP="0082402B">
      <w:pPr>
        <w:jc w:val="both"/>
      </w:pPr>
      <w:r w:rsidRPr="00EF239E">
        <w:t xml:space="preserve">V primeru, da bo naročnik pri pregledu in ocenjevanju ponudb ugotovil računske napake, jih bo naročnik, ob pisnem soglasju ponudnika, popravil. Pri tem se količina in cena na enoto brez DDV ne smeta spreminjati. </w:t>
      </w:r>
    </w:p>
    <w:p w14:paraId="75CCEF79" w14:textId="77777777" w:rsidR="0082402B" w:rsidRPr="00EF239E" w:rsidRDefault="0082402B" w:rsidP="0082402B">
      <w:pPr>
        <w:jc w:val="both"/>
      </w:pPr>
    </w:p>
    <w:p w14:paraId="520BE786" w14:textId="77777777" w:rsidR="0082402B" w:rsidRPr="00EF239E" w:rsidRDefault="0082402B" w:rsidP="0082402B">
      <w:pPr>
        <w:jc w:val="both"/>
      </w:pPr>
      <w:r w:rsidRPr="00EF239E">
        <w:t>Morebitno napačno zapisano stopnjo DDV bo naročnik obravnaval kot računsko napako in jo bo ob pisnem soglasju ponudnika popravil v pravilno.</w:t>
      </w:r>
    </w:p>
    <w:p w14:paraId="3AFB7B41" w14:textId="77777777" w:rsidR="00162046" w:rsidRPr="00EF239E" w:rsidRDefault="00162046" w:rsidP="0082402B">
      <w:pPr>
        <w:jc w:val="both"/>
      </w:pPr>
    </w:p>
    <w:p w14:paraId="71A7A12C" w14:textId="3B3DEA3B" w:rsidR="00162046" w:rsidRPr="00EF239E" w:rsidRDefault="00162046" w:rsidP="0082402B">
      <w:pPr>
        <w:pStyle w:val="Naslov2"/>
        <w:tabs>
          <w:tab w:val="clear" w:pos="1504"/>
        </w:tabs>
        <w:ind w:hanging="510"/>
        <w:jc w:val="both"/>
        <w:rPr>
          <w:caps/>
        </w:rPr>
      </w:pPr>
      <w:bookmarkStart w:id="45" w:name="_Toc502827218"/>
      <w:bookmarkStart w:id="46" w:name="_Toc464046357"/>
      <w:r w:rsidRPr="00EF239E">
        <w:rPr>
          <w:caps/>
        </w:rPr>
        <w:t>FINANČNA ZAVAROVANJA</w:t>
      </w:r>
      <w:bookmarkEnd w:id="45"/>
    </w:p>
    <w:p w14:paraId="0F81D0DA" w14:textId="77777777" w:rsidR="00162046" w:rsidRPr="00EF239E" w:rsidRDefault="00162046" w:rsidP="00162046">
      <w:pPr>
        <w:pStyle w:val="Naslov3"/>
      </w:pPr>
      <w:bookmarkStart w:id="47" w:name="_Toc431890766"/>
      <w:bookmarkStart w:id="48" w:name="_Toc502827219"/>
      <w:r w:rsidRPr="00EF239E">
        <w:t>ZAVAROVANJE ZA RESNOST PONUDBE</w:t>
      </w:r>
      <w:bookmarkEnd w:id="47"/>
      <w:bookmarkEnd w:id="48"/>
    </w:p>
    <w:p w14:paraId="0235F1BF" w14:textId="77777777" w:rsidR="00162046" w:rsidRPr="00EF239E" w:rsidRDefault="00162046" w:rsidP="00162046">
      <w:pPr>
        <w:pStyle w:val="Odstavekseznama"/>
        <w:ind w:left="0" w:firstLine="66"/>
        <w:contextualSpacing w:val="0"/>
        <w:jc w:val="both"/>
        <w:rPr>
          <w:rFonts w:cs="Arial"/>
        </w:rPr>
      </w:pPr>
    </w:p>
    <w:p w14:paraId="6A87E8DA" w14:textId="7D21CF2F" w:rsidR="00162046" w:rsidRPr="00EF239E" w:rsidRDefault="00162046" w:rsidP="00162046">
      <w:pPr>
        <w:jc w:val="both"/>
        <w:rPr>
          <w:bCs/>
          <w:noProof/>
        </w:rPr>
      </w:pPr>
      <w:r w:rsidRPr="00EF239E">
        <w:rPr>
          <w:bCs/>
          <w:noProof/>
        </w:rPr>
        <w:t xml:space="preserve">Nepreklicna bančna garancija ali kavcijsko zavarovanje, plačljivo na prvi poziv, za resnost ponudbe po vzorcu iz </w:t>
      </w:r>
      <w:r w:rsidRPr="00EF239E">
        <w:rPr>
          <w:bCs/>
          <w:noProof/>
        </w:rPr>
        <w:fldChar w:fldCharType="begin"/>
      </w:r>
      <w:r w:rsidRPr="00EF239E">
        <w:rPr>
          <w:bCs/>
          <w:noProof/>
        </w:rPr>
        <w:instrText xml:space="preserve"> REF _Ref430868820 \h </w:instrText>
      </w:r>
      <w:r w:rsidR="00EF239E">
        <w:rPr>
          <w:bCs/>
          <w:noProof/>
        </w:rPr>
        <w:instrText xml:space="preserve"> \* MERGEFORMAT </w:instrText>
      </w:r>
      <w:r w:rsidRPr="00EF239E">
        <w:rPr>
          <w:bCs/>
          <w:noProof/>
        </w:rPr>
      </w:r>
      <w:r w:rsidRPr="00EF239E">
        <w:rPr>
          <w:bCs/>
          <w:noProof/>
        </w:rPr>
        <w:fldChar w:fldCharType="separate"/>
      </w:r>
      <w:r w:rsidR="00373837" w:rsidRPr="00EF239E">
        <w:t>Priloga 7 – Obrazec zavarovanja za resnost ponudbe po EPGP - 758</w:t>
      </w:r>
      <w:r w:rsidRPr="00EF239E">
        <w:rPr>
          <w:bCs/>
          <w:noProof/>
        </w:rPr>
        <w:fldChar w:fldCharType="end"/>
      </w:r>
      <w:r w:rsidRPr="00EF239E">
        <w:rPr>
          <w:bCs/>
          <w:noProof/>
        </w:rPr>
        <w:t>.</w:t>
      </w:r>
    </w:p>
    <w:p w14:paraId="7AFCE370" w14:textId="77777777" w:rsidR="00162046" w:rsidRPr="00EF239E" w:rsidRDefault="00162046" w:rsidP="00162046">
      <w:pPr>
        <w:jc w:val="both"/>
        <w:rPr>
          <w:bCs/>
          <w:noProof/>
        </w:rPr>
      </w:pPr>
    </w:p>
    <w:p w14:paraId="52AE3446" w14:textId="2D7853E7" w:rsidR="00162046" w:rsidRPr="00EF239E" w:rsidRDefault="00162046" w:rsidP="00162046">
      <w:pPr>
        <w:jc w:val="both"/>
        <w:rPr>
          <w:bCs/>
          <w:noProof/>
        </w:rPr>
      </w:pPr>
      <w:r w:rsidRPr="00EF239E">
        <w:rPr>
          <w:bCs/>
          <w:noProof/>
        </w:rPr>
        <w:t xml:space="preserve">Ponudnik zagotovi bančno garancijo ali kavcijsko zavarovanje za resnost ponudbe v višini </w:t>
      </w:r>
      <w:r w:rsidR="00E55A1C" w:rsidRPr="00EF239E">
        <w:rPr>
          <w:b/>
          <w:bCs/>
          <w:noProof/>
        </w:rPr>
        <w:t>20</w:t>
      </w:r>
      <w:r w:rsidRPr="00EF239E">
        <w:rPr>
          <w:b/>
          <w:bCs/>
          <w:noProof/>
        </w:rPr>
        <w:t>.000,00 EUR</w:t>
      </w:r>
      <w:r w:rsidRPr="00EF239E">
        <w:rPr>
          <w:bCs/>
          <w:noProof/>
        </w:rPr>
        <w:t xml:space="preserve">, z veljavnostjo </w:t>
      </w:r>
      <w:r w:rsidR="00C1308A" w:rsidRPr="00EF239E">
        <w:rPr>
          <w:bCs/>
          <w:noProof/>
        </w:rPr>
        <w:t xml:space="preserve">najmanj </w:t>
      </w:r>
      <w:r w:rsidR="000761E5" w:rsidRPr="00EF239E">
        <w:rPr>
          <w:bCs/>
          <w:noProof/>
        </w:rPr>
        <w:t xml:space="preserve">do </w:t>
      </w:r>
      <w:r w:rsidR="00C1308A" w:rsidRPr="00EF239E">
        <w:rPr>
          <w:bCs/>
          <w:noProof/>
        </w:rPr>
        <w:t>31</w:t>
      </w:r>
      <w:r w:rsidR="000761E5" w:rsidRPr="00EF239E">
        <w:rPr>
          <w:bCs/>
          <w:noProof/>
        </w:rPr>
        <w:t>.</w:t>
      </w:r>
      <w:r w:rsidR="00C1308A" w:rsidRPr="00EF239E">
        <w:rPr>
          <w:bCs/>
          <w:noProof/>
        </w:rPr>
        <w:t xml:space="preserve"> 7</w:t>
      </w:r>
      <w:r w:rsidR="000761E5" w:rsidRPr="00EF239E">
        <w:rPr>
          <w:bCs/>
          <w:noProof/>
        </w:rPr>
        <w:t>. 2018</w:t>
      </w:r>
      <w:r w:rsidRPr="00EF239E">
        <w:rPr>
          <w:bCs/>
          <w:noProof/>
        </w:rPr>
        <w:t xml:space="preserve"> (garancija ne sme bistveno odstopati od vzorca iz Priloge 10).</w:t>
      </w:r>
    </w:p>
    <w:p w14:paraId="0018538D" w14:textId="77777777" w:rsidR="00162046" w:rsidRPr="00EF239E" w:rsidRDefault="00162046" w:rsidP="00162046">
      <w:pPr>
        <w:jc w:val="both"/>
        <w:rPr>
          <w:bCs/>
          <w:noProof/>
        </w:rPr>
      </w:pPr>
    </w:p>
    <w:p w14:paraId="4049EDD6" w14:textId="77777777" w:rsidR="00162046" w:rsidRPr="00EF239E" w:rsidRDefault="00162046" w:rsidP="00162046">
      <w:pPr>
        <w:jc w:val="both"/>
        <w:rPr>
          <w:bCs/>
          <w:noProof/>
        </w:rPr>
      </w:pPr>
      <w:r w:rsidRPr="00EF239E">
        <w:rPr>
          <w:bCs/>
          <w:noProof/>
        </w:rPr>
        <w:t>Priložiti: ponudbeni dokumentaciji</w:t>
      </w:r>
    </w:p>
    <w:p w14:paraId="6F360BA0" w14:textId="77777777" w:rsidR="00162046" w:rsidRPr="00EF239E" w:rsidRDefault="00162046" w:rsidP="00162046">
      <w:pPr>
        <w:pStyle w:val="Odstavekseznama"/>
        <w:ind w:left="0"/>
        <w:contextualSpacing w:val="0"/>
        <w:jc w:val="both"/>
        <w:rPr>
          <w:rFonts w:cs="Arial"/>
        </w:rPr>
      </w:pPr>
    </w:p>
    <w:p w14:paraId="0768DB49" w14:textId="77777777" w:rsidR="00162046" w:rsidRPr="00EF239E" w:rsidRDefault="00162046" w:rsidP="00162046">
      <w:pPr>
        <w:pStyle w:val="Naslov3"/>
      </w:pPr>
      <w:bookmarkStart w:id="49" w:name="_Toc431890767"/>
      <w:bookmarkStart w:id="50" w:name="_Toc502827220"/>
      <w:r w:rsidRPr="00EF239E">
        <w:lastRenderedPageBreak/>
        <w:t>ZAVAROVANJE ZA DOBRO IZVEDBO POGODBENIH OBVEZNOSTI</w:t>
      </w:r>
      <w:bookmarkEnd w:id="49"/>
      <w:bookmarkEnd w:id="50"/>
    </w:p>
    <w:p w14:paraId="5CB13132" w14:textId="77777777" w:rsidR="00162046" w:rsidRPr="00EF239E" w:rsidRDefault="00162046" w:rsidP="00162046">
      <w:pPr>
        <w:jc w:val="both"/>
      </w:pPr>
    </w:p>
    <w:p w14:paraId="14B9356A" w14:textId="77777777" w:rsidR="00162046" w:rsidRPr="00EF239E" w:rsidRDefault="00162046" w:rsidP="00162046">
      <w:pPr>
        <w:jc w:val="both"/>
      </w:pPr>
      <w:r w:rsidRPr="00EF239E">
        <w:t xml:space="preserve">Nepreklicna bančna garancija ali kavcijsko zavarovanje, plačljivo na prvi poziv, za dobro izvedbo pogodbenih obveznosti v višini 5% pogodbene vrednosti (z DDV) za dobo trajanja pogodbe, po vzorcu iz </w:t>
      </w:r>
      <w:r w:rsidRPr="00EF239E">
        <w:fldChar w:fldCharType="begin"/>
      </w:r>
      <w:r w:rsidRPr="00EF239E">
        <w:instrText xml:space="preserve"> REF _Ref430072564 \h  \* MERGEFORMAT </w:instrText>
      </w:r>
      <w:r w:rsidRPr="00EF239E">
        <w:fldChar w:fldCharType="separate"/>
      </w:r>
      <w:r w:rsidR="00373837" w:rsidRPr="00EF239E">
        <w:t>Priloga 8 – Obrazec zavarovanja za dobro izvedbo pogodbenih obveznosti po EPGP - 758</w:t>
      </w:r>
      <w:r w:rsidRPr="00EF239E">
        <w:fldChar w:fldCharType="end"/>
      </w:r>
      <w:r w:rsidRPr="00EF239E">
        <w:t>.</w:t>
      </w:r>
    </w:p>
    <w:p w14:paraId="2042ECB7" w14:textId="77777777" w:rsidR="00162046" w:rsidRPr="00EF239E" w:rsidRDefault="00162046" w:rsidP="00162046">
      <w:pPr>
        <w:jc w:val="both"/>
      </w:pPr>
    </w:p>
    <w:p w14:paraId="427FEDB7" w14:textId="77777777" w:rsidR="00162046" w:rsidRPr="00EF239E" w:rsidRDefault="00162046" w:rsidP="00162046">
      <w:pPr>
        <w:jc w:val="both"/>
      </w:pPr>
      <w:r w:rsidRPr="00EF239E">
        <w:t xml:space="preserve">Ponudnik bančno garancijo ali kavcijsko zavarovanje za dobro izvedbo pogodbenih obveznosti, ki mora veljati še 30 dni po poteku pogodbenega roka, zagotovi najkasneje 14 dni po podpisu pogodbe. </w:t>
      </w:r>
    </w:p>
    <w:p w14:paraId="40CF5907" w14:textId="77777777" w:rsidR="00162046" w:rsidRPr="00EF239E" w:rsidRDefault="00162046" w:rsidP="00162046">
      <w:pPr>
        <w:jc w:val="both"/>
      </w:pPr>
    </w:p>
    <w:p w14:paraId="6D972952" w14:textId="77777777" w:rsidR="00162046" w:rsidRPr="00EF239E" w:rsidRDefault="00162046" w:rsidP="00162046">
      <w:pPr>
        <w:jc w:val="both"/>
      </w:pPr>
      <w:r w:rsidRPr="00EF239E">
        <w:t xml:space="preserve">Če se bodo med trajanjem pogodbe spremenili roki za izvedbo posla, bo moral ponudnik temu ustrezno spremeniti tudi bančno garancijo oz. kavcijsko zavarovanje oziroma podaljšati njeno veljavnost. </w:t>
      </w:r>
    </w:p>
    <w:p w14:paraId="5B192F71" w14:textId="77777777" w:rsidR="00162046" w:rsidRPr="00EF239E" w:rsidRDefault="00162046" w:rsidP="00162046">
      <w:pPr>
        <w:jc w:val="both"/>
      </w:pPr>
    </w:p>
    <w:p w14:paraId="703DD73E" w14:textId="77777777" w:rsidR="00162046" w:rsidRPr="00EF239E" w:rsidRDefault="00162046" w:rsidP="00162046">
      <w:pPr>
        <w:jc w:val="both"/>
      </w:pPr>
      <w:r w:rsidRPr="00EF239E">
        <w:t xml:space="preserve">Zavarovanje za dobro izvedbo pogodbenih obveznosti naročnik unovči, če izbrani ponudnik (izvajalec) svojih obveznosti do naročnika ne izpolni skladno s pogodbo, v dogovorjeni kvaliteti, obsegu ali rokih ali v primeru, da izbrani ponudnik (izvajalec) po svoji krivdi odstopi od pogodbe in v primeru, da naročnik po krivdi izvajalca odstopi od pogodbe. </w:t>
      </w:r>
    </w:p>
    <w:p w14:paraId="0F775385" w14:textId="77777777" w:rsidR="00162046" w:rsidRPr="00EF239E" w:rsidRDefault="00162046" w:rsidP="00162046">
      <w:pPr>
        <w:jc w:val="both"/>
      </w:pPr>
    </w:p>
    <w:p w14:paraId="6FCBE1AA" w14:textId="77777777" w:rsidR="00162046" w:rsidRPr="00EF239E" w:rsidRDefault="00162046" w:rsidP="00162046">
      <w:pPr>
        <w:jc w:val="both"/>
      </w:pPr>
      <w:r w:rsidRPr="00EF239E">
        <w:t xml:space="preserve">Naročnik vrne izbranemu ponudniku (izvajalcu) zavarovanje za dobro izvedbo pogodbenih obveznosti pred rokom njenega poteka le v primeru, da bo izbrani ponudnik (izvajalec) izpolnil v celoti vse pogodbene obveznosti. </w:t>
      </w:r>
    </w:p>
    <w:p w14:paraId="7B9D3A7A" w14:textId="77777777" w:rsidR="00162046" w:rsidRPr="00EF239E" w:rsidRDefault="00162046" w:rsidP="00162046">
      <w:pPr>
        <w:jc w:val="both"/>
      </w:pPr>
    </w:p>
    <w:p w14:paraId="59D9671C" w14:textId="77777777" w:rsidR="00162046" w:rsidRPr="00EF239E" w:rsidRDefault="00162046" w:rsidP="00162046">
      <w:pPr>
        <w:jc w:val="both"/>
      </w:pPr>
      <w:r w:rsidRPr="00EF239E">
        <w:t>Pogodba o izvedbi javnega naročila postane veljavna pod pogojem, da izbrani ponudnik v danem roku predloži finančno zavarovanje za dobro izvedbo pogodbenih obveznosti</w:t>
      </w:r>
    </w:p>
    <w:p w14:paraId="045582B4" w14:textId="77777777" w:rsidR="00162046" w:rsidRPr="00EF239E" w:rsidRDefault="00162046" w:rsidP="00162046">
      <w:pPr>
        <w:jc w:val="both"/>
      </w:pPr>
    </w:p>
    <w:p w14:paraId="5F83EB96" w14:textId="77777777" w:rsidR="00162046" w:rsidRPr="00EF239E" w:rsidRDefault="00162046" w:rsidP="00162046">
      <w:pPr>
        <w:rPr>
          <w:b/>
        </w:rPr>
      </w:pPr>
      <w:r w:rsidRPr="00EF239E">
        <w:rPr>
          <w:b/>
        </w:rPr>
        <w:t xml:space="preserve">Priložiti: najkasneje 14 dni po podpisu pogodbe. </w:t>
      </w:r>
    </w:p>
    <w:p w14:paraId="42150F81" w14:textId="77777777" w:rsidR="00162046" w:rsidRPr="00EF239E" w:rsidRDefault="00162046" w:rsidP="00162046">
      <w:pPr>
        <w:rPr>
          <w:b/>
        </w:rPr>
      </w:pPr>
    </w:p>
    <w:p w14:paraId="2DBDE61C" w14:textId="77777777" w:rsidR="0082402B" w:rsidRPr="00EF239E" w:rsidRDefault="0082402B" w:rsidP="0082402B">
      <w:pPr>
        <w:pStyle w:val="Naslov2"/>
        <w:tabs>
          <w:tab w:val="clear" w:pos="1504"/>
        </w:tabs>
        <w:ind w:hanging="510"/>
        <w:jc w:val="both"/>
        <w:rPr>
          <w:caps/>
        </w:rPr>
      </w:pPr>
      <w:bookmarkStart w:id="51" w:name="_Toc502827221"/>
      <w:r w:rsidRPr="00EF239E">
        <w:rPr>
          <w:caps/>
        </w:rPr>
        <w:t>pregled in ocenjevanje ponudb ter odločitev o oddaji naročila</w:t>
      </w:r>
      <w:bookmarkEnd w:id="44"/>
      <w:bookmarkEnd w:id="46"/>
      <w:bookmarkEnd w:id="51"/>
    </w:p>
    <w:p w14:paraId="5158B965" w14:textId="77777777" w:rsidR="0059569B" w:rsidRPr="00EF239E" w:rsidRDefault="0059569B" w:rsidP="0082402B">
      <w:pPr>
        <w:jc w:val="both"/>
      </w:pPr>
    </w:p>
    <w:p w14:paraId="2AEC04EF" w14:textId="13089F51" w:rsidR="0082402B" w:rsidRPr="00EF239E" w:rsidRDefault="0082402B" w:rsidP="0082402B">
      <w:pPr>
        <w:jc w:val="both"/>
      </w:pPr>
      <w:r w:rsidRPr="00EF239E">
        <w:t xml:space="preserve">Naročnik bo v skladu s četrtim odstavkom 89. člena ZJN-3 </w:t>
      </w:r>
      <w:r w:rsidR="00277661" w:rsidRPr="00EF239E">
        <w:t xml:space="preserve">končne </w:t>
      </w:r>
      <w:r w:rsidRPr="00EF239E">
        <w:t xml:space="preserve">ponudbe najprej razvrstil po merilu in jih predhodno preveril z vidika ustreznosti zagotavljanja naročnikovih zahtev glede predmeta javnega naročila, potem pa preveril, da ne obstajajo razlogi za izključitev najugodnejšega ponudnika in da so izpolnjeni pogoji za njegovo sodelovanje. </w:t>
      </w:r>
    </w:p>
    <w:p w14:paraId="3B860543" w14:textId="77777777" w:rsidR="0082402B" w:rsidRPr="00EF239E" w:rsidRDefault="0082402B" w:rsidP="0082402B">
      <w:pPr>
        <w:jc w:val="both"/>
      </w:pPr>
    </w:p>
    <w:p w14:paraId="1F84BD46" w14:textId="77777777" w:rsidR="0082402B" w:rsidRPr="00EF239E" w:rsidRDefault="0082402B" w:rsidP="0082402B">
      <w:pPr>
        <w:jc w:val="both"/>
      </w:pPr>
      <w:r w:rsidRPr="00EF239E">
        <w:t xml:space="preserve">Naročnik bo ponudnika, katerega ponudba po opravljenem pregledu in morebitni dopolnitvi oziroma spremembi ponudbe ne bo dopustna, izključil iz postopka. Izključen bo tudi ponudnik, ki na naročnikov poziv ponudbe v postavljenem roku ne bo dopolnil, popravil oziroma pojasnil. </w:t>
      </w:r>
    </w:p>
    <w:p w14:paraId="425DE96A" w14:textId="77777777" w:rsidR="0082402B" w:rsidRPr="00EF239E" w:rsidRDefault="0082402B" w:rsidP="0082402B">
      <w:pPr>
        <w:jc w:val="both"/>
      </w:pPr>
    </w:p>
    <w:p w14:paraId="27D0702F" w14:textId="4FF7820B" w:rsidR="0082402B" w:rsidRPr="00EF239E" w:rsidRDefault="0082402B" w:rsidP="0082402B">
      <w:pPr>
        <w:jc w:val="both"/>
      </w:pPr>
      <w:r w:rsidRPr="00EF239E">
        <w:t xml:space="preserve">Naročnik bo </w:t>
      </w:r>
      <w:r w:rsidR="00277661" w:rsidRPr="00EF239E">
        <w:t xml:space="preserve">javno naročilo oddal ponudniku, ki bo oddal ekonomsko najugodnejšo in dopustno </w:t>
      </w:r>
      <w:r w:rsidR="00EA2434" w:rsidRPr="00EF239E">
        <w:t xml:space="preserve">končno </w:t>
      </w:r>
      <w:r w:rsidR="00277661" w:rsidRPr="00EF239E">
        <w:t>ponudbo.</w:t>
      </w:r>
    </w:p>
    <w:p w14:paraId="026C8B67" w14:textId="77777777" w:rsidR="0082402B" w:rsidRPr="00EF239E" w:rsidRDefault="0082402B" w:rsidP="0082402B">
      <w:pPr>
        <w:jc w:val="both"/>
      </w:pPr>
    </w:p>
    <w:p w14:paraId="192C971B" w14:textId="77777777" w:rsidR="0082402B" w:rsidRPr="00EF239E" w:rsidRDefault="0082402B" w:rsidP="0082402B">
      <w:pPr>
        <w:jc w:val="both"/>
      </w:pPr>
      <w:r w:rsidRPr="00EF239E">
        <w:t xml:space="preserve">Naročnik bo ponudnike o oddaji javnega naročila obvestil na način, da bo podpisano odločitev o oddaji javnega naročila objavil na portalu javnih naročil. </w:t>
      </w:r>
    </w:p>
    <w:p w14:paraId="5EADB27D" w14:textId="77777777" w:rsidR="0082402B" w:rsidRPr="00EF239E" w:rsidRDefault="0082402B" w:rsidP="0082402B">
      <w:pPr>
        <w:pStyle w:val="Naslov2"/>
        <w:tabs>
          <w:tab w:val="clear" w:pos="1504"/>
        </w:tabs>
        <w:ind w:hanging="510"/>
        <w:jc w:val="both"/>
        <w:rPr>
          <w:caps/>
        </w:rPr>
      </w:pPr>
      <w:bookmarkStart w:id="52" w:name="_Toc422475891"/>
      <w:bookmarkStart w:id="53" w:name="_Toc464046358"/>
      <w:bookmarkStart w:id="54" w:name="_Toc502827222"/>
      <w:bookmarkStart w:id="55" w:name="_Toc422475890"/>
      <w:r w:rsidRPr="00EF239E">
        <w:rPr>
          <w:caps/>
        </w:rPr>
        <w:t>Ustavitev postopka, zavrnitev vseh ponudb, odstop od izvedbe javnega naročila</w:t>
      </w:r>
      <w:bookmarkEnd w:id="52"/>
      <w:bookmarkEnd w:id="53"/>
      <w:bookmarkEnd w:id="54"/>
    </w:p>
    <w:p w14:paraId="48A5416C" w14:textId="77777777" w:rsidR="0082402B" w:rsidRPr="00EF239E" w:rsidRDefault="0082402B" w:rsidP="0082402B"/>
    <w:p w14:paraId="06CBA82D" w14:textId="77777777" w:rsidR="0082402B" w:rsidRPr="00EF239E" w:rsidRDefault="0082402B" w:rsidP="0082402B">
      <w:pPr>
        <w:jc w:val="both"/>
      </w:pPr>
      <w:r w:rsidRPr="00EF239E">
        <w:t>Naročnik lahko v skladu z 90. členom ZJN-3 postopek javnega naročila ustavi, zavrne vse ponudbe, odločitev o oddaji naročila spremeni ali odstopi od izvedbe javnega naročila.</w:t>
      </w:r>
    </w:p>
    <w:p w14:paraId="4DFF74F4" w14:textId="77777777" w:rsidR="0082402B" w:rsidRPr="00EF239E" w:rsidRDefault="0082402B" w:rsidP="0082402B">
      <w:pPr>
        <w:jc w:val="both"/>
      </w:pPr>
    </w:p>
    <w:p w14:paraId="5C368DBB" w14:textId="77777777" w:rsidR="0082402B" w:rsidRPr="00EF239E" w:rsidRDefault="0082402B" w:rsidP="0082402B">
      <w:pPr>
        <w:jc w:val="both"/>
        <w:rPr>
          <w:bCs/>
        </w:rPr>
      </w:pPr>
      <w:r w:rsidRPr="00EF239E">
        <w:t xml:space="preserve">Naročnik si pridržuje pravico, da javno naročilo odda v zmanjšanem obsegu, če se izkaže, da ne more več zagotoviti dovolj finančnih sredstev za izvedbo javnega naročila v celoti. </w:t>
      </w:r>
      <w:r w:rsidRPr="00EF239E">
        <w:rPr>
          <w:bCs/>
        </w:rPr>
        <w:t>Naročnik lahko v tem primeru odpove pogodbo z enomesečnim odpovednim rokom, ki začne teči od prejema pisnega obvestila, posredovanega s priporočeno pošto.</w:t>
      </w:r>
    </w:p>
    <w:p w14:paraId="33E817A6" w14:textId="77777777" w:rsidR="0082402B" w:rsidRPr="00EF239E" w:rsidRDefault="0082402B" w:rsidP="0082402B">
      <w:pPr>
        <w:pStyle w:val="Naslov2"/>
        <w:tabs>
          <w:tab w:val="clear" w:pos="1504"/>
        </w:tabs>
        <w:ind w:hanging="510"/>
        <w:rPr>
          <w:caps/>
        </w:rPr>
      </w:pPr>
      <w:bookmarkStart w:id="56" w:name="_Toc464046359"/>
      <w:bookmarkStart w:id="57" w:name="_Toc502827223"/>
      <w:r w:rsidRPr="00EF239E">
        <w:rPr>
          <w:caps/>
        </w:rPr>
        <w:t>SKLENITEV POGODBE</w:t>
      </w:r>
      <w:bookmarkEnd w:id="56"/>
      <w:bookmarkEnd w:id="57"/>
    </w:p>
    <w:p w14:paraId="69E0178A" w14:textId="77777777" w:rsidR="0082402B" w:rsidRPr="00EF239E" w:rsidRDefault="0082402B" w:rsidP="0082402B"/>
    <w:p w14:paraId="54F3F9F9" w14:textId="5563DE5E" w:rsidR="0082402B" w:rsidRPr="00EF239E" w:rsidRDefault="0082402B" w:rsidP="0082402B">
      <w:pPr>
        <w:jc w:val="both"/>
      </w:pPr>
      <w:r w:rsidRPr="00EF239E">
        <w:t>Naročnik bo izbranega ponudnika</w:t>
      </w:r>
      <w:r w:rsidR="00FC38FC" w:rsidRPr="00EF239E">
        <w:t xml:space="preserve"> </w:t>
      </w:r>
      <w:r w:rsidRPr="00EF239E">
        <w:t xml:space="preserve">najpozneje v 48 dneh po pravnomočnosti odločitve o oddaji naročila pozval k podpisu pogodbe. Če ponudnik pogodbe ne bo podpisal v roku 5 dni od njenega </w:t>
      </w:r>
      <w:r w:rsidRPr="00EF239E">
        <w:lastRenderedPageBreak/>
        <w:t>prejema, bo naročnik lahko štel, da je odstopil od ponudbe. V primeru, da izbrani ponudnik odstopi od izbora oz. podpisa pogodbe, si naročnik pridržuje pravico do oddaje naročila drugemu najugodnejšemu ponudniku, katerega ponudba bo dopustna.</w:t>
      </w:r>
    </w:p>
    <w:p w14:paraId="2EC9B46D" w14:textId="77777777" w:rsidR="0082402B" w:rsidRPr="00EF239E" w:rsidRDefault="0082402B" w:rsidP="0082402B">
      <w:pPr>
        <w:pStyle w:val="Naslov2"/>
        <w:tabs>
          <w:tab w:val="clear" w:pos="1504"/>
        </w:tabs>
        <w:ind w:hanging="510"/>
        <w:rPr>
          <w:caps/>
        </w:rPr>
      </w:pPr>
      <w:bookmarkStart w:id="58" w:name="_Toc464046360"/>
      <w:bookmarkStart w:id="59" w:name="_Toc502827224"/>
      <w:r w:rsidRPr="00EF239E">
        <w:rPr>
          <w:caps/>
        </w:rPr>
        <w:t>način plačila</w:t>
      </w:r>
      <w:bookmarkEnd w:id="55"/>
      <w:bookmarkEnd w:id="58"/>
      <w:bookmarkEnd w:id="59"/>
    </w:p>
    <w:p w14:paraId="0B1B93D1" w14:textId="77777777" w:rsidR="0082402B" w:rsidRPr="00EF239E" w:rsidRDefault="0082402B" w:rsidP="0082402B"/>
    <w:p w14:paraId="27835815" w14:textId="77777777" w:rsidR="000761E5" w:rsidRPr="00EF239E" w:rsidRDefault="000761E5" w:rsidP="000761E5">
      <w:pPr>
        <w:jc w:val="both"/>
      </w:pPr>
      <w:r w:rsidRPr="00EF239E">
        <w:t>Opravljene storitve po tej pogodbi bo izvajalec obračunal mesečno glede na opravljene storitve. Izvajalec izstavlja račune za izvršene storitve mesečno za pretekli mesec.</w:t>
      </w:r>
    </w:p>
    <w:p w14:paraId="42451144" w14:textId="77777777" w:rsidR="00F43FC7" w:rsidRPr="00EF239E" w:rsidRDefault="00F43FC7" w:rsidP="00F43FC7">
      <w:pPr>
        <w:jc w:val="both"/>
      </w:pPr>
    </w:p>
    <w:p w14:paraId="6EB42DCD" w14:textId="77777777" w:rsidR="00F43FC7" w:rsidRPr="00EF239E" w:rsidRDefault="00F43FC7" w:rsidP="00F43FC7">
      <w:pPr>
        <w:jc w:val="both"/>
        <w:rPr>
          <w:noProof/>
        </w:rPr>
      </w:pPr>
      <w:r w:rsidRPr="00EF239E">
        <w:t xml:space="preserve">Naročnik bo </w:t>
      </w:r>
      <w:r w:rsidRPr="00EF239E">
        <w:rPr>
          <w:noProof/>
        </w:rPr>
        <w:t>izbranemu ponudniku račun plačal 30. dan po uradnem prejemu pravilno izstavljenega računa, ki je podlaga za izplačilo.</w:t>
      </w:r>
    </w:p>
    <w:p w14:paraId="114DF1FC" w14:textId="77777777" w:rsidR="00F43FC7" w:rsidRPr="00EF239E" w:rsidRDefault="00F43FC7" w:rsidP="00F43FC7">
      <w:pPr>
        <w:jc w:val="both"/>
        <w:rPr>
          <w:noProof/>
        </w:rPr>
      </w:pPr>
    </w:p>
    <w:p w14:paraId="76490239" w14:textId="77777777" w:rsidR="00F43FC7" w:rsidRPr="00EF239E" w:rsidRDefault="00F43FC7" w:rsidP="00F43FC7">
      <w:pPr>
        <w:jc w:val="both"/>
      </w:pPr>
      <w:r w:rsidRPr="00EF239E">
        <w:t xml:space="preserve">V skladu z zakonodajo o opravljanju plačilnih storitev za proračunske uporabnike je izvajalec dolžan naročniku izdajati račune izključno v elektronski obliki (e- račun), naročnik pa prejemati e-račun preko aplikacije </w:t>
      </w:r>
      <w:proofErr w:type="spellStart"/>
      <w:r w:rsidRPr="00EF239E">
        <w:t>UJPnet</w:t>
      </w:r>
      <w:proofErr w:type="spellEnd"/>
      <w:r w:rsidRPr="00EF239E">
        <w:t>.</w:t>
      </w:r>
    </w:p>
    <w:p w14:paraId="69E72EF4" w14:textId="77777777" w:rsidR="0082402B" w:rsidRPr="00EF239E" w:rsidRDefault="0082402B" w:rsidP="0082402B">
      <w:pPr>
        <w:pStyle w:val="Naslov2"/>
        <w:tabs>
          <w:tab w:val="clear" w:pos="1504"/>
        </w:tabs>
        <w:ind w:hanging="510"/>
        <w:jc w:val="both"/>
        <w:rPr>
          <w:caps/>
        </w:rPr>
      </w:pPr>
      <w:bookmarkStart w:id="60" w:name="_Toc422475892"/>
      <w:bookmarkStart w:id="61" w:name="_Toc464046361"/>
      <w:bookmarkStart w:id="62" w:name="_Toc502827225"/>
      <w:r w:rsidRPr="00EF239E">
        <w:rPr>
          <w:caps/>
        </w:rPr>
        <w:t>pravno varstvo ponudnikov</w:t>
      </w:r>
      <w:bookmarkEnd w:id="60"/>
      <w:bookmarkEnd w:id="61"/>
      <w:bookmarkEnd w:id="62"/>
    </w:p>
    <w:p w14:paraId="6501365B" w14:textId="77777777" w:rsidR="0082402B" w:rsidRPr="00EF239E" w:rsidRDefault="0082402B" w:rsidP="0082402B"/>
    <w:p w14:paraId="6C387FA3" w14:textId="77777777" w:rsidR="00213B4A" w:rsidRPr="00EF239E" w:rsidRDefault="00213B4A" w:rsidP="00213B4A">
      <w:pPr>
        <w:jc w:val="both"/>
      </w:pPr>
      <w:bookmarkStart w:id="63" w:name="_Toc464046362"/>
      <w:r w:rsidRPr="00EF239E">
        <w:t xml:space="preserve">Na podlagi Zakona o pravnem varstvu v postopkih javnega naročanja (Uradni list RS, št. 43/11, 60/11, 63/13, 90/14, 95/14, 96/15, 80/16 in 60/17; v nadaljevanju: ZPVPJN) se lahko zahtevek za revizijo, ki se nanaša na vsebino objave ali dokumentacijo v zvezi z oddajo javnega naročila, vloži v desetih delovnih dneh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odpiranje ponudb. </w:t>
      </w:r>
    </w:p>
    <w:p w14:paraId="4E8572BF" w14:textId="77777777" w:rsidR="00213B4A" w:rsidRPr="00EF239E" w:rsidRDefault="00213B4A" w:rsidP="00213B4A">
      <w:pPr>
        <w:jc w:val="both"/>
      </w:pPr>
    </w:p>
    <w:p w14:paraId="708FDDD4" w14:textId="470CFC87" w:rsidR="00213B4A" w:rsidRPr="00EF239E" w:rsidRDefault="00213B4A" w:rsidP="00213B4A">
      <w:pPr>
        <w:jc w:val="both"/>
      </w:pPr>
      <w:r w:rsidRPr="00EF239E">
        <w:t xml:space="preserve">Če se zahtevek za revizijo nanaša na vsebino objave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5A3E030D" w14:textId="77777777" w:rsidR="00213B4A" w:rsidRPr="00EF239E" w:rsidRDefault="00213B4A" w:rsidP="00213B4A">
      <w:pPr>
        <w:jc w:val="both"/>
      </w:pPr>
    </w:p>
    <w:p w14:paraId="1807FF70" w14:textId="77777777" w:rsidR="00213B4A" w:rsidRPr="00EF239E" w:rsidRDefault="00213B4A" w:rsidP="00213B4A">
      <w:pPr>
        <w:jc w:val="both"/>
      </w:pPr>
      <w:r w:rsidRPr="00EF239E">
        <w:t xml:space="preserve">Zahtevek za revizijo mora biti sestavljen v skladu z določili 15. člena ZPVPJN. Zahtevek za revizijo se vloži pisno neposredno pri naročniku, po pošti priporočeno ali priporočeno s povratnico ali elektronsko, pri čemer mora biti zahtevek podpisan z varnim elektronskim podpisom, overjenim s kvalificiranim potrdilom. Vlagatelj mora zahtevku za revizijo priložiti potrdilo o plačilu takse. Vlagatelj mora kopijo zahtevka za revizijo hkrati posredovati ministrstvu, pristojnemu za javna naročila (Ministrstvo za javno upravo). </w:t>
      </w:r>
    </w:p>
    <w:p w14:paraId="05DF2CE1" w14:textId="77777777" w:rsidR="00213B4A" w:rsidRPr="00EF239E" w:rsidRDefault="00213B4A" w:rsidP="00213B4A">
      <w:pPr>
        <w:jc w:val="both"/>
      </w:pPr>
    </w:p>
    <w:p w14:paraId="5DC96843" w14:textId="77777777" w:rsidR="00213B4A" w:rsidRPr="00EF239E" w:rsidRDefault="00213B4A" w:rsidP="00213B4A">
      <w:pPr>
        <w:jc w:val="both"/>
      </w:pPr>
      <w:r w:rsidRPr="00EF239E">
        <w:t xml:space="preserve">Zagovornik javnega interesa lahko zahtevek za revizijo vloži v 45 delovnih dneh od dneva, ko je izvedel za kršitev, vendar najpozneje v 12 mesecih od začetka izvajanja pogodbe. Zahtevek za revizijo, ki ga vloži zagovornik javnega interesa, je oproščen plačila takse. </w:t>
      </w:r>
    </w:p>
    <w:p w14:paraId="178DC38C" w14:textId="77777777" w:rsidR="0082402B" w:rsidRPr="00EF239E" w:rsidRDefault="0082402B" w:rsidP="0082402B">
      <w:pPr>
        <w:pStyle w:val="Naslov2"/>
        <w:tabs>
          <w:tab w:val="clear" w:pos="1504"/>
        </w:tabs>
        <w:ind w:hanging="510"/>
        <w:rPr>
          <w:caps/>
          <w:noProof/>
        </w:rPr>
      </w:pPr>
      <w:bookmarkStart w:id="64" w:name="_Toc502827226"/>
      <w:r w:rsidRPr="00EF239E">
        <w:rPr>
          <w:caps/>
          <w:noProof/>
        </w:rPr>
        <w:t>VSEBINA PONUDBENE DOKUMENTACIJE</w:t>
      </w:r>
      <w:bookmarkEnd w:id="63"/>
      <w:bookmarkEnd w:id="64"/>
    </w:p>
    <w:p w14:paraId="349383EA" w14:textId="77777777" w:rsidR="0082402B" w:rsidRPr="00EF239E" w:rsidRDefault="0082402B" w:rsidP="00AC6FD3">
      <w:pPr>
        <w:shd w:val="clear" w:color="auto" w:fill="FFFFFF"/>
        <w:tabs>
          <w:tab w:val="left" w:pos="9000"/>
        </w:tabs>
        <w:jc w:val="both"/>
        <w:rPr>
          <w:color w:val="000000"/>
          <w:szCs w:val="22"/>
          <w:lang w:eastAsia="en-US"/>
        </w:rPr>
      </w:pPr>
    </w:p>
    <w:p w14:paraId="1A386860" w14:textId="77777777" w:rsidR="00934669" w:rsidRPr="00EF239E" w:rsidRDefault="00934669" w:rsidP="00934669">
      <w:pPr>
        <w:jc w:val="both"/>
      </w:pPr>
      <w:r w:rsidRPr="00EF239E">
        <w:t>Ponudba se sestavi tako, da gospodarski subjekt, za katerega se obrazec zahteva, vpiše zahtevane podatke v obrazce, ki so sestavni del dokumentacije v zvezi z oddajo javnega naročila oz. posameznih delov le-te.</w:t>
      </w:r>
    </w:p>
    <w:p w14:paraId="0108DF7B" w14:textId="77777777" w:rsidR="00934669" w:rsidRPr="00EF239E" w:rsidRDefault="00934669" w:rsidP="00934669">
      <w:pPr>
        <w:jc w:val="both"/>
      </w:pPr>
    </w:p>
    <w:p w14:paraId="4C72126D" w14:textId="77777777" w:rsidR="00934669" w:rsidRPr="00EF239E" w:rsidRDefault="00934669" w:rsidP="00934669">
      <w:pPr>
        <w:jc w:val="both"/>
      </w:pPr>
      <w:r w:rsidRPr="00EF239E">
        <w:t>Gospodarski subjekt poda ponudbo na obrazcih iz prilog dokumentacije v zvezi z oddajo javnega naročila ali po vsebini enakih obrazcih, izdelanih s strani gospodarskega subjekta, skupaj z ostalimi dokazili, kjer so zahtevana. Gospodarski subjekt oziroma oseba, ki ima pooblastilo za njegovo zastopanje, priloge izpolni, podpiše in (če gospodarski subjekt pri poslovanju uporablja žig) tudi žigosa.</w:t>
      </w:r>
      <w:r w:rsidR="00F27650" w:rsidRPr="00EF239E">
        <w:t xml:space="preserve"> Če podpisnik ponudbe ni zakoniti zastopnik ponudnika, mora biti ponudbi priloženo pooblastilo za zastopanje.</w:t>
      </w:r>
    </w:p>
    <w:p w14:paraId="4F39C7E6" w14:textId="77777777" w:rsidR="00934669" w:rsidRPr="00EF239E" w:rsidRDefault="00934669" w:rsidP="00934669">
      <w:pPr>
        <w:jc w:val="both"/>
      </w:pPr>
    </w:p>
    <w:p w14:paraId="76B6A1DC" w14:textId="77777777" w:rsidR="00272603" w:rsidRPr="00EF239E" w:rsidRDefault="00272603" w:rsidP="00272603">
      <w:pPr>
        <w:numPr>
          <w:ilvl w:val="0"/>
          <w:numId w:val="25"/>
        </w:numPr>
        <w:jc w:val="both"/>
      </w:pPr>
      <w:r w:rsidRPr="00EF239E">
        <w:rPr>
          <w:b/>
        </w:rPr>
        <w:lastRenderedPageBreak/>
        <w:t xml:space="preserve">Priloga 1: Ovojnica </w:t>
      </w:r>
    </w:p>
    <w:p w14:paraId="576C76EC" w14:textId="77777777" w:rsidR="00272603" w:rsidRPr="00EF239E" w:rsidRDefault="00272603" w:rsidP="00272603">
      <w:pPr>
        <w:numPr>
          <w:ilvl w:val="0"/>
          <w:numId w:val="25"/>
        </w:numPr>
        <w:jc w:val="both"/>
      </w:pPr>
      <w:r w:rsidRPr="00EF239E">
        <w:rPr>
          <w:b/>
        </w:rPr>
        <w:t xml:space="preserve">Priloga 2: Ponudba </w:t>
      </w:r>
    </w:p>
    <w:p w14:paraId="771B1B44" w14:textId="77777777" w:rsidR="00272603" w:rsidRPr="00EF239E" w:rsidRDefault="00272603" w:rsidP="00272603">
      <w:pPr>
        <w:numPr>
          <w:ilvl w:val="0"/>
          <w:numId w:val="25"/>
        </w:numPr>
        <w:jc w:val="both"/>
      </w:pPr>
      <w:r w:rsidRPr="00EF239E">
        <w:rPr>
          <w:b/>
        </w:rPr>
        <w:t>Priloga 3: Predračun</w:t>
      </w:r>
    </w:p>
    <w:p w14:paraId="65F1F03E" w14:textId="77777777" w:rsidR="00272603" w:rsidRPr="00EF239E" w:rsidRDefault="00272603" w:rsidP="00272603">
      <w:pPr>
        <w:numPr>
          <w:ilvl w:val="0"/>
          <w:numId w:val="25"/>
        </w:numPr>
        <w:jc w:val="both"/>
      </w:pPr>
      <w:r w:rsidRPr="00EF239E">
        <w:rPr>
          <w:b/>
        </w:rPr>
        <w:t>Priloga 4a: Potrdilo iz kazenske evidence fizičnih oseb</w:t>
      </w:r>
    </w:p>
    <w:p w14:paraId="0D9A7423" w14:textId="77777777" w:rsidR="00272603" w:rsidRPr="00EF239E" w:rsidRDefault="00272603" w:rsidP="00272603">
      <w:pPr>
        <w:numPr>
          <w:ilvl w:val="0"/>
          <w:numId w:val="25"/>
        </w:numPr>
        <w:jc w:val="both"/>
      </w:pPr>
      <w:r w:rsidRPr="00EF239E">
        <w:rPr>
          <w:b/>
        </w:rPr>
        <w:t>Priloga 4b: Potrdilo iz kazenske evidence pravnih oseb</w:t>
      </w:r>
    </w:p>
    <w:p w14:paraId="79660E9F" w14:textId="77777777" w:rsidR="00272603" w:rsidRPr="00EF239E" w:rsidRDefault="00272603" w:rsidP="00272603">
      <w:pPr>
        <w:numPr>
          <w:ilvl w:val="0"/>
          <w:numId w:val="25"/>
        </w:numPr>
        <w:jc w:val="both"/>
      </w:pPr>
      <w:r w:rsidRPr="00EF239E">
        <w:rPr>
          <w:b/>
        </w:rPr>
        <w:t>Priloga 5: Zahteva in soglasje podizvajalca za neposredno plačilo</w:t>
      </w:r>
    </w:p>
    <w:p w14:paraId="5B4BD488" w14:textId="77777777" w:rsidR="00806BE6" w:rsidRPr="00EF239E" w:rsidRDefault="00272603" w:rsidP="00806BE6">
      <w:pPr>
        <w:numPr>
          <w:ilvl w:val="0"/>
          <w:numId w:val="25"/>
        </w:numPr>
        <w:jc w:val="both"/>
        <w:rPr>
          <w:b/>
        </w:rPr>
      </w:pPr>
      <w:r w:rsidRPr="00EF239E">
        <w:rPr>
          <w:b/>
        </w:rPr>
        <w:t>Priloga 6</w:t>
      </w:r>
      <w:r w:rsidRPr="00EF239E">
        <w:t>:</w:t>
      </w:r>
      <w:r w:rsidRPr="00EF239E">
        <w:rPr>
          <w:b/>
        </w:rPr>
        <w:t xml:space="preserve"> Vzorec pogodbe</w:t>
      </w:r>
    </w:p>
    <w:p w14:paraId="0A505578" w14:textId="573C9817" w:rsidR="00216551" w:rsidRPr="00EF239E" w:rsidRDefault="00216551" w:rsidP="00216551">
      <w:pPr>
        <w:numPr>
          <w:ilvl w:val="0"/>
          <w:numId w:val="25"/>
        </w:numPr>
        <w:jc w:val="both"/>
        <w:rPr>
          <w:b/>
        </w:rPr>
      </w:pPr>
      <w:r w:rsidRPr="00EF239E">
        <w:rPr>
          <w:b/>
        </w:rPr>
        <w:t>Priloga 7: Obrazec zavarovanja za resnost ponudbe po EPGP – 758</w:t>
      </w:r>
    </w:p>
    <w:p w14:paraId="1FC3E2EE" w14:textId="60BC29F6" w:rsidR="00216551" w:rsidRPr="00EF239E" w:rsidRDefault="00216551" w:rsidP="00216551">
      <w:pPr>
        <w:numPr>
          <w:ilvl w:val="0"/>
          <w:numId w:val="25"/>
        </w:numPr>
        <w:jc w:val="both"/>
        <w:rPr>
          <w:b/>
        </w:rPr>
      </w:pPr>
      <w:r w:rsidRPr="00EF239E">
        <w:rPr>
          <w:b/>
        </w:rPr>
        <w:t>Priloga 8: Obrazec zavarovanja za dobro izvedbo pogodbenih obveznosti po EPGP-758</w:t>
      </w:r>
    </w:p>
    <w:p w14:paraId="07255F78" w14:textId="77777777" w:rsidR="00806BE6" w:rsidRPr="00EF239E" w:rsidRDefault="00806BE6" w:rsidP="00806BE6">
      <w:pPr>
        <w:numPr>
          <w:ilvl w:val="0"/>
          <w:numId w:val="25"/>
        </w:numPr>
        <w:jc w:val="both"/>
        <w:rPr>
          <w:b/>
        </w:rPr>
      </w:pPr>
      <w:r w:rsidRPr="00EF239E">
        <w:rPr>
          <w:b/>
        </w:rPr>
        <w:t>obrazec »ESPD« za vse gospodarske subjekte</w:t>
      </w:r>
    </w:p>
    <w:p w14:paraId="3FCC2DF3" w14:textId="77777777" w:rsidR="00806BE6" w:rsidRPr="00EF239E" w:rsidRDefault="00D3370B" w:rsidP="00806BE6">
      <w:pPr>
        <w:numPr>
          <w:ilvl w:val="0"/>
          <w:numId w:val="25"/>
        </w:numPr>
        <w:jc w:val="both"/>
        <w:rPr>
          <w:b/>
        </w:rPr>
      </w:pPr>
      <w:r w:rsidRPr="00EF239E">
        <w:rPr>
          <w:b/>
        </w:rPr>
        <w:t>druga dokazila, zahtevana v dokumentaciji glede izpolnjevanja pogojev za sodelovanje</w:t>
      </w:r>
    </w:p>
    <w:p w14:paraId="170B9554" w14:textId="77777777" w:rsidR="00806BE6" w:rsidRPr="00EF239E" w:rsidRDefault="00806BE6" w:rsidP="00806BE6">
      <w:pPr>
        <w:jc w:val="both"/>
        <w:rPr>
          <w:b/>
        </w:rPr>
      </w:pPr>
    </w:p>
    <w:p w14:paraId="326C6705" w14:textId="77777777" w:rsidR="00806BE6" w:rsidRPr="00EF239E" w:rsidRDefault="00806BE6" w:rsidP="00806BE6">
      <w:pPr>
        <w:jc w:val="both"/>
        <w:rPr>
          <w:b/>
        </w:rPr>
        <w:sectPr w:rsidR="00806BE6" w:rsidRPr="00EF239E" w:rsidSect="00C7391C">
          <w:headerReference w:type="default" r:id="rId10"/>
          <w:footerReference w:type="even" r:id="rId11"/>
          <w:footerReference w:type="default" r:id="rId12"/>
          <w:pgSz w:w="11907" w:h="16840" w:code="9"/>
          <w:pgMar w:top="1247" w:right="1418" w:bottom="1361" w:left="1701" w:header="709" w:footer="709" w:gutter="0"/>
          <w:cols w:space="708"/>
          <w:docGrid w:linePitch="360"/>
        </w:sectPr>
      </w:pPr>
    </w:p>
    <w:p w14:paraId="03B90ACE" w14:textId="77777777" w:rsidR="00272603" w:rsidRPr="00EF239E" w:rsidRDefault="00272603" w:rsidP="00436C9A">
      <w:pPr>
        <w:pStyle w:val="Naslov1"/>
      </w:pPr>
      <w:bookmarkStart w:id="65" w:name="_Toc464046363"/>
      <w:bookmarkStart w:id="66" w:name="_Toc474240395"/>
      <w:bookmarkStart w:id="67" w:name="_Toc502827227"/>
      <w:r w:rsidRPr="00EF239E">
        <w:lastRenderedPageBreak/>
        <w:t>UGOTAVLJANJE SPOSOBNOSTI</w:t>
      </w:r>
      <w:bookmarkEnd w:id="65"/>
      <w:bookmarkEnd w:id="66"/>
      <w:bookmarkEnd w:id="67"/>
    </w:p>
    <w:p w14:paraId="6CE02819" w14:textId="77777777" w:rsidR="00272603" w:rsidRPr="00EF239E" w:rsidRDefault="00272603" w:rsidP="00272603"/>
    <w:p w14:paraId="6E6F27D0" w14:textId="77777777" w:rsidR="00272603" w:rsidRPr="00EF239E" w:rsidRDefault="00272603" w:rsidP="00272603">
      <w:pPr>
        <w:jc w:val="both"/>
      </w:pPr>
      <w:r w:rsidRPr="00EF239E">
        <w:t>Naročnik bo priznal sposobnost ponudnikom, pri katerih ne obstajajo razlogi za izključitev in so izpolnjeni pogoji za njihovo sodelovanje, našteti v tem poglavju.</w:t>
      </w:r>
    </w:p>
    <w:p w14:paraId="39574395" w14:textId="77777777" w:rsidR="00272603" w:rsidRPr="00EF239E" w:rsidRDefault="00272603" w:rsidP="00272603">
      <w:pPr>
        <w:jc w:val="both"/>
      </w:pPr>
    </w:p>
    <w:p w14:paraId="63C8900E" w14:textId="77777777" w:rsidR="00272603" w:rsidRPr="00EF239E" w:rsidRDefault="00272603" w:rsidP="002E3941">
      <w:pPr>
        <w:autoSpaceDE w:val="0"/>
        <w:autoSpaceDN w:val="0"/>
        <w:adjustRightInd w:val="0"/>
        <w:jc w:val="both"/>
      </w:pPr>
      <w:r w:rsidRPr="00EF239E">
        <w:rPr>
          <w:lang w:eastAsia="sl-SI"/>
        </w:rPr>
        <w:t>V primeru, da ponudnik v ponudbi prijavi sodelovanje podizvajalcev, morajo podizvajalci, enako kot</w:t>
      </w:r>
      <w:r w:rsidR="002E3941" w:rsidRPr="00EF239E">
        <w:rPr>
          <w:lang w:eastAsia="sl-SI"/>
        </w:rPr>
        <w:t xml:space="preserve"> </w:t>
      </w:r>
      <w:r w:rsidRPr="00EF239E">
        <w:rPr>
          <w:lang w:eastAsia="sl-SI"/>
        </w:rPr>
        <w:t>ponudnik, izpolnjevati za njih zahtevane pogoje pod točko 3.1. Podizvajalec ne sme sodelovati pri izvedbi javnega naročila, če teh pogojev ne izpolnjuje.</w:t>
      </w:r>
    </w:p>
    <w:p w14:paraId="204B5CA1" w14:textId="77777777" w:rsidR="00272603" w:rsidRPr="00EF239E" w:rsidRDefault="00272603" w:rsidP="00272603">
      <w:pPr>
        <w:jc w:val="both"/>
      </w:pPr>
    </w:p>
    <w:p w14:paraId="062D436A" w14:textId="77777777" w:rsidR="00272603" w:rsidRPr="00EF239E" w:rsidRDefault="00272603" w:rsidP="00272603">
      <w:pPr>
        <w:jc w:val="both"/>
      </w:pPr>
      <w:r w:rsidRPr="00EF239E">
        <w:t xml:space="preserve">Ob predložitvi ponudbe bo naročnik namesto potrdil, ki jih izdajajo javni organi ali tretje osebe, v skladu z 79. členom ZJN-3 sprejel ESPD, ki vključuje posodobljeno lastno izjavo, kot predhodni dokaz, da pri gospodarskemu subjektu niso podani razlogi za izključitev iz 3.1 točke tega navodila in da izpolnjuje ustrezne pogoje za sodelovanje iz 3.2 točke tega navodila. </w:t>
      </w:r>
    </w:p>
    <w:p w14:paraId="117FF275" w14:textId="77777777" w:rsidR="00272603" w:rsidRPr="00EF239E" w:rsidRDefault="00272603" w:rsidP="00272603">
      <w:pPr>
        <w:jc w:val="both"/>
      </w:pPr>
    </w:p>
    <w:p w14:paraId="748527C6" w14:textId="77777777" w:rsidR="00272603" w:rsidRPr="00EF239E" w:rsidRDefault="00272603" w:rsidP="00272603">
      <w:pPr>
        <w:jc w:val="both"/>
      </w:pPr>
      <w:r w:rsidRPr="00EF239E">
        <w:t xml:space="preserve">Gospodarski subjekt lahko ponovno uporabi ESPD, ki ga je uporabil v prejšnjem postopku javnega naročanja, če potrdi, da so informacije v njem še vedno točne. </w:t>
      </w:r>
    </w:p>
    <w:p w14:paraId="3353DCC1" w14:textId="77777777" w:rsidR="00272603" w:rsidRPr="00EF239E" w:rsidRDefault="00272603" w:rsidP="00272603">
      <w:pPr>
        <w:jc w:val="both"/>
      </w:pPr>
    </w:p>
    <w:p w14:paraId="33489B7A" w14:textId="77777777" w:rsidR="00A53CE2" w:rsidRPr="00EF239E" w:rsidRDefault="00A53CE2" w:rsidP="00A53CE2">
      <w:pPr>
        <w:jc w:val="both"/>
      </w:pPr>
      <w:r w:rsidRPr="00EF239E">
        <w:t xml:space="preserve">Gospodarski subjekt mora v obrazcu ESPD navesti vse informacije, na podlagi katerih bo naročnik potrdila ali druge informacije pridobil v nacionalni bazi podatkov, ter v predmetnem obrazcu podati soglasje, da dokazila pridobi naročnik. V kolikor ima gospodarski subjekt sedež v drugi državi članici ali ima oseba, na katero se nanaša izjava v ESPD, stalno prebivališče v drugi državi in lahko dokazila </w:t>
      </w:r>
      <w:r w:rsidR="00147CF6" w:rsidRPr="00EF239E">
        <w:t>v zvezi z navedbami v ESPD</w:t>
      </w:r>
      <w:r w:rsidRPr="00EF239E">
        <w:t xml:space="preserve"> naročnik pridobi </w:t>
      </w:r>
      <w:r w:rsidR="00147CF6" w:rsidRPr="00EF239E">
        <w:t xml:space="preserve">brezplačno </w:t>
      </w:r>
      <w:r w:rsidRPr="00EF239E">
        <w:t>neposredno v bazi podatkov v drugi državi članici,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w:t>
      </w:r>
    </w:p>
    <w:p w14:paraId="0381561D" w14:textId="77777777" w:rsidR="00A53CE2" w:rsidRPr="00EF239E" w:rsidRDefault="00A53CE2" w:rsidP="00A53CE2">
      <w:pPr>
        <w:jc w:val="both"/>
      </w:pPr>
    </w:p>
    <w:p w14:paraId="13D15242" w14:textId="77777777" w:rsidR="00A53CE2" w:rsidRPr="00EF239E" w:rsidRDefault="00A53CE2" w:rsidP="00A53CE2">
      <w:pPr>
        <w:autoSpaceDE w:val="0"/>
        <w:autoSpaceDN w:val="0"/>
        <w:adjustRightInd w:val="0"/>
        <w:jc w:val="both"/>
        <w:rPr>
          <w:lang w:eastAsia="sl-SI"/>
        </w:rPr>
      </w:pPr>
      <w:r w:rsidRPr="00EF239E">
        <w:rPr>
          <w:lang w:eastAsia="sl-SI"/>
        </w:rPr>
        <w:t xml:space="preserve">V kolikor gre za institucijo v drugi državi članici EU in dostop do posameznega potrdila iz točke 3.1 in 3.2 teh navodil ni mogoč brezplačno z neposrednim dostopom do nacionalne baze podatkov te države (kakršne so nacionalni register javnih naročil, elektronski register podjetij, elektronski sistem za shranjevanje dokumentov ali </w:t>
      </w:r>
      <w:proofErr w:type="spellStart"/>
      <w:r w:rsidRPr="00EF239E">
        <w:rPr>
          <w:lang w:eastAsia="sl-SI"/>
        </w:rPr>
        <w:t>predkvalifikacijski</w:t>
      </w:r>
      <w:proofErr w:type="spellEnd"/>
      <w:r w:rsidRPr="00EF239E">
        <w:rPr>
          <w:lang w:eastAsia="sl-SI"/>
        </w:rPr>
        <w:t xml:space="preserve"> sistem) ali v primeru, da gre za institucijo v drugi državi, ki ni članica EU, bo moral gospodarski subjekt na poziv naročnika </w:t>
      </w:r>
      <w:r w:rsidR="00147CF6" w:rsidRPr="00EF239E">
        <w:rPr>
          <w:lang w:eastAsia="sl-SI"/>
        </w:rPr>
        <w:t>sam</w:t>
      </w:r>
      <w:r w:rsidRPr="00EF239E">
        <w:rPr>
          <w:lang w:eastAsia="sl-SI"/>
        </w:rPr>
        <w:t xml:space="preserve"> predložiti </w:t>
      </w:r>
      <w:r w:rsidR="00147CF6" w:rsidRPr="00EF239E">
        <w:rPr>
          <w:lang w:eastAsia="sl-SI"/>
        </w:rPr>
        <w:t>vsa dokazila ali del dokazil v zvezi z navedbami v ESPD.</w:t>
      </w:r>
    </w:p>
    <w:p w14:paraId="14B88349" w14:textId="77777777" w:rsidR="00A74BFA" w:rsidRPr="00EF239E" w:rsidRDefault="00A74BFA" w:rsidP="00A53CE2">
      <w:pPr>
        <w:autoSpaceDE w:val="0"/>
        <w:autoSpaceDN w:val="0"/>
        <w:adjustRightInd w:val="0"/>
        <w:jc w:val="both"/>
        <w:rPr>
          <w:lang w:eastAsia="sl-SI"/>
        </w:rPr>
      </w:pPr>
    </w:p>
    <w:p w14:paraId="604D5889" w14:textId="28B469F4" w:rsidR="00A53CE2" w:rsidRPr="00EF239E" w:rsidRDefault="00A74BFA" w:rsidP="00C0622B">
      <w:pPr>
        <w:autoSpaceDE w:val="0"/>
        <w:autoSpaceDN w:val="0"/>
        <w:adjustRightInd w:val="0"/>
        <w:jc w:val="both"/>
        <w:rPr>
          <w:lang w:eastAsia="sl-SI"/>
        </w:rPr>
      </w:pPr>
      <w:r w:rsidRPr="00EF239E">
        <w:rPr>
          <w:lang w:eastAsia="sl-SI"/>
        </w:rPr>
        <w:t xml:space="preserve">Naročnikov obrazec ESPD je kot posebna datoteka dostopen na istem mestu kot ta dokumentacija. Ponudnik naročnikov obrazec ESPD (datoteka XML) uvozi na spletni strani Portala javnih naročil: </w:t>
      </w:r>
      <w:hyperlink r:id="rId13" w:history="1">
        <w:r w:rsidR="00C0622B" w:rsidRPr="00EF239E">
          <w:rPr>
            <w:rStyle w:val="Hiperpovezava"/>
            <w:rFonts w:cs="Arial"/>
            <w:lang w:eastAsia="sl-SI"/>
          </w:rPr>
          <w:t>http://www.enarocanje.si/_ESPD/</w:t>
        </w:r>
      </w:hyperlink>
      <w:r w:rsidR="00C0622B" w:rsidRPr="00EF239E">
        <w:rPr>
          <w:lang w:eastAsia="sl-SI"/>
        </w:rPr>
        <w:t xml:space="preserve">, ga izpolni s svojimi osnovnimi poslovnimi podatki in podatki o načinu predložitve ponudbe (samostojna ponudba, ponudba s podizvajalci, …) ter se opredeli do zahtevanih pogojev za sodelovanje in uporabljenih razlogov za izključitev. Ponudnik shrani izpolnjen ESPD na svojem računalniku ali drugem elektronskem mediju, ga natisne in podpisanega (skupaj z morebitnimi ESPD-ji, ki so jih izpolnili in podpisali subjekti, na katere se sklicuje, da izkaže izpolnjevanje pogojev za sodelovanje, in podizvajalci) priloži k ponudbeni dokumentaciji, ki jo do roka za oddajo ponudb predloži naročniku. Če ponudnik uporablja žig, obrazec tudi žigosa. </w:t>
      </w:r>
    </w:p>
    <w:p w14:paraId="15EFE1E7" w14:textId="77777777" w:rsidR="00C0622B" w:rsidRPr="00EF239E" w:rsidRDefault="00C0622B" w:rsidP="00C0622B">
      <w:pPr>
        <w:autoSpaceDE w:val="0"/>
        <w:autoSpaceDN w:val="0"/>
        <w:adjustRightInd w:val="0"/>
        <w:jc w:val="both"/>
      </w:pPr>
    </w:p>
    <w:p w14:paraId="1BB85ADF" w14:textId="59B3D69B" w:rsidR="006B1688" w:rsidRPr="00EF239E" w:rsidRDefault="006B1688" w:rsidP="00C0622B">
      <w:pPr>
        <w:autoSpaceDE w:val="0"/>
        <w:autoSpaceDN w:val="0"/>
        <w:adjustRightInd w:val="0"/>
        <w:jc w:val="both"/>
      </w:pPr>
      <w:r w:rsidRPr="00EF239E">
        <w:t>V kolikor so informacije točne in ustrezne ter v skladu z naročnikovimi zahtevami za predmetno javno naročilo, lahko ponudnik uporabi obrazec ESPD, ki je bil že uporabljen v enem izmed prejšnjih postopkov javnega naročanja. Že uporabljen obrazec ESPD (datoteko XML) ponudnik preko Portala javnih naročil uvozi, v njem popravi podatke, ki se nanašajo na predmetno javno naročilo (npr. Identiteta naročnika, Informacije o postopku oddaje javnega naročila), ga natisne in v originalu obrazec predloži v ponudbi. Obrazec lahko nato izvozi  (datoteka XML) in ga shrani.</w:t>
      </w:r>
    </w:p>
    <w:p w14:paraId="633CD4D8" w14:textId="77777777" w:rsidR="006B1688" w:rsidRPr="00EF239E" w:rsidRDefault="006B1688" w:rsidP="00C0622B">
      <w:pPr>
        <w:autoSpaceDE w:val="0"/>
        <w:autoSpaceDN w:val="0"/>
        <w:adjustRightInd w:val="0"/>
        <w:jc w:val="both"/>
      </w:pPr>
    </w:p>
    <w:p w14:paraId="124A6035" w14:textId="77777777" w:rsidR="00272603" w:rsidRPr="00EF239E" w:rsidRDefault="00A53CE2" w:rsidP="00A53CE2">
      <w:pPr>
        <w:jc w:val="both"/>
      </w:pPr>
      <w:r w:rsidRPr="00EF239E">
        <w:t>Gospodarski subjekt lahko dokazila o neobstoju izključitvenih razlogov iz točke 3.1 teh navodil in dokazila o izpolnjevanju pogojev za sodelovanje iz točke 3.2 teh navodil predloži tudi sam.</w:t>
      </w:r>
    </w:p>
    <w:p w14:paraId="4A597BF6" w14:textId="77777777" w:rsidR="00A53CE2" w:rsidRPr="00EF239E" w:rsidRDefault="00A53CE2" w:rsidP="00A53CE2">
      <w:pPr>
        <w:jc w:val="both"/>
      </w:pPr>
    </w:p>
    <w:p w14:paraId="65F57ABC" w14:textId="77777777" w:rsidR="00272603" w:rsidRPr="00EF239E" w:rsidRDefault="00272603" w:rsidP="00272603">
      <w:pPr>
        <w:jc w:val="both"/>
      </w:pPr>
      <w:r w:rsidRPr="00EF239E">
        <w:t xml:space="preserve">Naročnik bo lahko, če bo to potrebno, da se zagotovi pravilna izvedba postopka javnega naročanja, ponudnike kadarkoli med postopkom pozval, da predložijo vsa dokazila ali del dokazil v zvezi z navedbami v ESPD. </w:t>
      </w:r>
    </w:p>
    <w:p w14:paraId="15726D7E" w14:textId="77777777" w:rsidR="00272603" w:rsidRPr="00EF239E" w:rsidRDefault="00272603" w:rsidP="00272603">
      <w:pPr>
        <w:jc w:val="both"/>
      </w:pPr>
    </w:p>
    <w:p w14:paraId="61DF4387" w14:textId="77777777" w:rsidR="00A53CE2" w:rsidRPr="00EF239E" w:rsidRDefault="00A53CE2" w:rsidP="00A53CE2">
      <w:pPr>
        <w:autoSpaceDE w:val="0"/>
        <w:autoSpaceDN w:val="0"/>
        <w:adjustRightInd w:val="0"/>
        <w:jc w:val="both"/>
        <w:rPr>
          <w:lang w:eastAsia="sl-SI"/>
        </w:rPr>
      </w:pPr>
      <w:r w:rsidRPr="00EF239E">
        <w:rPr>
          <w:lang w:eastAsia="sl-SI"/>
        </w:rPr>
        <w:lastRenderedPageBreak/>
        <w:t>V kolikor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w:t>
      </w:r>
    </w:p>
    <w:p w14:paraId="4D2E7A31" w14:textId="77777777" w:rsidR="00297449" w:rsidRPr="00EF239E" w:rsidRDefault="00297449" w:rsidP="00A53CE2">
      <w:pPr>
        <w:autoSpaceDE w:val="0"/>
        <w:autoSpaceDN w:val="0"/>
        <w:adjustRightInd w:val="0"/>
        <w:jc w:val="both"/>
        <w:rPr>
          <w:lang w:eastAsia="sl-SI"/>
        </w:rPr>
      </w:pPr>
    </w:p>
    <w:p w14:paraId="0B129613" w14:textId="6584F659" w:rsidR="00297449" w:rsidRPr="00EF239E" w:rsidRDefault="00297449" w:rsidP="00A53CE2">
      <w:pPr>
        <w:autoSpaceDE w:val="0"/>
        <w:autoSpaceDN w:val="0"/>
        <w:adjustRightInd w:val="0"/>
        <w:jc w:val="both"/>
      </w:pPr>
      <w:r w:rsidRPr="00EF239E">
        <w:rPr>
          <w:lang w:eastAsia="sl-SI"/>
        </w:rPr>
        <w:t>Za skupne ponudbe in ponudbe s podizvajalci je treba upoštevati še točki 2.</w:t>
      </w:r>
      <w:r w:rsidR="00216551" w:rsidRPr="00EF239E">
        <w:rPr>
          <w:lang w:eastAsia="sl-SI"/>
        </w:rPr>
        <w:t>5</w:t>
      </w:r>
      <w:r w:rsidRPr="00EF239E">
        <w:rPr>
          <w:lang w:eastAsia="sl-SI"/>
        </w:rPr>
        <w:t>.2 (Skupna ponudba) in 2.</w:t>
      </w:r>
      <w:r w:rsidR="00216551" w:rsidRPr="00EF239E">
        <w:rPr>
          <w:lang w:eastAsia="sl-SI"/>
        </w:rPr>
        <w:t>5</w:t>
      </w:r>
      <w:r w:rsidRPr="00EF239E">
        <w:rPr>
          <w:lang w:eastAsia="sl-SI"/>
        </w:rPr>
        <w:t>.3 (Ponudba s podizvajalci) teh navodil</w:t>
      </w:r>
      <w:r w:rsidR="00275CFB" w:rsidRPr="00EF239E">
        <w:rPr>
          <w:lang w:eastAsia="sl-SI"/>
        </w:rPr>
        <w:t>.</w:t>
      </w:r>
    </w:p>
    <w:p w14:paraId="63141C6F" w14:textId="77777777" w:rsidR="00272603" w:rsidRPr="00EF239E" w:rsidRDefault="00272603" w:rsidP="00272603">
      <w:pPr>
        <w:pStyle w:val="Naslov2"/>
        <w:keepNext w:val="0"/>
        <w:tabs>
          <w:tab w:val="clear" w:pos="1504"/>
        </w:tabs>
        <w:spacing w:before="100" w:beforeAutospacing="1" w:after="100" w:afterAutospacing="1"/>
        <w:ind w:hanging="510"/>
      </w:pPr>
      <w:bookmarkStart w:id="68" w:name="_Toc473200006"/>
      <w:bookmarkStart w:id="69" w:name="_Toc464046364"/>
      <w:bookmarkStart w:id="70" w:name="_Toc474240396"/>
      <w:bookmarkStart w:id="71" w:name="_Toc502827228"/>
      <w:bookmarkEnd w:id="68"/>
      <w:r w:rsidRPr="00EF239E">
        <w:t>RAZLOGI ZA IZKLJUČITEV</w:t>
      </w:r>
      <w:bookmarkEnd w:id="69"/>
      <w:bookmarkEnd w:id="70"/>
      <w:bookmarkEnd w:id="71"/>
    </w:p>
    <w:p w14:paraId="1593BDBF" w14:textId="77777777" w:rsidR="00BF3737" w:rsidRPr="00EF239E" w:rsidRDefault="00272603" w:rsidP="00272603">
      <w:pPr>
        <w:pStyle w:val="Odstavekseznama"/>
        <w:ind w:left="0"/>
      </w:pPr>
      <w:r w:rsidRPr="00EF239E">
        <w:t>Naročnik bo iz sodelovanja v postopku javnega naročanja izključil gospodarski subjekt, pri katerem bo ugotovil obstoj katerega od spodaj naštetih položajev.</w:t>
      </w:r>
    </w:p>
    <w:p w14:paraId="5FE2FFAF" w14:textId="77777777" w:rsidR="00272603" w:rsidRPr="00EF239E" w:rsidRDefault="00272603" w:rsidP="00272603">
      <w:pPr>
        <w:pStyle w:val="Odstavekseznama"/>
        <w:ind w:left="0"/>
      </w:pPr>
    </w:p>
    <w:p w14:paraId="2277B85D" w14:textId="77777777" w:rsidR="00272603" w:rsidRPr="00EF239E" w:rsidRDefault="00272603" w:rsidP="00272603">
      <w:pPr>
        <w:numPr>
          <w:ilvl w:val="0"/>
          <w:numId w:val="2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EF239E">
        <w:t xml:space="preserve">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 </w:t>
      </w:r>
    </w:p>
    <w:p w14:paraId="65E88ED1" w14:textId="77777777" w:rsidR="00BF3737" w:rsidRPr="00EF239E" w:rsidRDefault="00BF3737" w:rsidP="00272603">
      <w:pPr>
        <w:jc w:val="both"/>
        <w:rPr>
          <w:b/>
          <w:caps/>
        </w:rPr>
      </w:pPr>
    </w:p>
    <w:p w14:paraId="25BBC942" w14:textId="77777777" w:rsidR="00272603" w:rsidRPr="00EF239E" w:rsidRDefault="00272603" w:rsidP="00272603">
      <w:pPr>
        <w:jc w:val="both"/>
        <w:rPr>
          <w:b/>
        </w:rPr>
      </w:pPr>
      <w:r w:rsidRPr="00EF239E">
        <w:rPr>
          <w:b/>
          <w:caps/>
        </w:rPr>
        <w:t>Dokazilo za neobstoj razloga za izključitev</w:t>
      </w:r>
      <w:r w:rsidRPr="00EF239E">
        <w:rPr>
          <w:b/>
        </w:rPr>
        <w:t>:</w:t>
      </w:r>
    </w:p>
    <w:p w14:paraId="3024C0F2" w14:textId="77777777" w:rsidR="00272603" w:rsidRPr="00EF239E" w:rsidRDefault="00272603" w:rsidP="00272603">
      <w:pPr>
        <w:jc w:val="both"/>
      </w:pPr>
      <w:r w:rsidRPr="00EF239E">
        <w:t>Ponudnik / partner v skupni ponudbi / podizvajalec</w:t>
      </w:r>
      <w:r w:rsidR="00973DAF" w:rsidRPr="00EF239E">
        <w:t xml:space="preserve"> </w:t>
      </w:r>
    </w:p>
    <w:p w14:paraId="0D0AC0D6" w14:textId="77777777" w:rsidR="00272603" w:rsidRPr="00EF239E" w:rsidRDefault="00272603" w:rsidP="00272603">
      <w:pPr>
        <w:pStyle w:val="Odstavekseznama"/>
        <w:numPr>
          <w:ilvl w:val="0"/>
          <w:numId w:val="28"/>
        </w:numPr>
        <w:ind w:left="426" w:right="23"/>
        <w:jc w:val="both"/>
        <w:rPr>
          <w:b/>
          <w:lang w:val="x-none" w:eastAsia="x-none"/>
        </w:rPr>
      </w:pPr>
      <w:r w:rsidRPr="00EF239E">
        <w:rPr>
          <w:b/>
          <w:lang w:val="x-none" w:eastAsia="x-none"/>
        </w:rPr>
        <w:t>Izpolnjen</w:t>
      </w:r>
      <w:r w:rsidRPr="00EF239E">
        <w:rPr>
          <w:b/>
          <w:lang w:eastAsia="x-none"/>
        </w:rPr>
        <w:t xml:space="preserve"> obrazec »ESPD« </w:t>
      </w:r>
    </w:p>
    <w:p w14:paraId="709478B4" w14:textId="77777777" w:rsidR="00272603" w:rsidRPr="00EF239E" w:rsidRDefault="00272603" w:rsidP="00272603">
      <w:pPr>
        <w:pStyle w:val="Odstavekseznama"/>
        <w:ind w:left="426" w:right="23"/>
        <w:jc w:val="both"/>
        <w:rPr>
          <w:b/>
          <w:lang w:val="x-none" w:eastAsia="x-none"/>
        </w:rPr>
      </w:pPr>
      <w:r w:rsidRPr="00EF239E">
        <w:rPr>
          <w:lang w:eastAsia="x-none"/>
        </w:rPr>
        <w:t>in</w:t>
      </w:r>
    </w:p>
    <w:p w14:paraId="0AE77C9E" w14:textId="77777777" w:rsidR="00272603" w:rsidRPr="00EF239E" w:rsidRDefault="00272603" w:rsidP="00272603">
      <w:pPr>
        <w:pStyle w:val="Odstavekseznama"/>
        <w:numPr>
          <w:ilvl w:val="0"/>
          <w:numId w:val="28"/>
        </w:numPr>
        <w:ind w:left="426" w:right="23"/>
        <w:jc w:val="both"/>
        <w:rPr>
          <w:b/>
          <w:lang w:val="x-none" w:eastAsia="x-none"/>
        </w:rPr>
      </w:pPr>
      <w:r w:rsidRPr="00EF239E">
        <w:rPr>
          <w:b/>
          <w:lang w:eastAsia="x-none"/>
        </w:rPr>
        <w:t>Izpolnjeno in podpisano pooblastilo za pridobitev podatkov iz kazenske evidence za ponudnika/partnerja v ponudbi in za vsako osebo, ki je članica</w:t>
      </w:r>
      <w:r w:rsidRPr="00EF239E">
        <w:t xml:space="preserve"> </w:t>
      </w:r>
      <w:r w:rsidRPr="00EF239E">
        <w:rPr>
          <w:b/>
          <w:lang w:eastAsia="x-none"/>
        </w:rPr>
        <w:t>upravnega, vodstvenega ali nadzornega organa ponudnika/partnerja v ponudbi ali ki ima pooblastila za njegovo zastopanje ali odločanje ali nadzor v njem (Prilogi 4a in 4b)</w:t>
      </w:r>
    </w:p>
    <w:p w14:paraId="6DA46A2D" w14:textId="77777777" w:rsidR="00BF3737" w:rsidRPr="00EF239E" w:rsidRDefault="00BF3737" w:rsidP="00272603">
      <w:pPr>
        <w:pStyle w:val="Odstavekseznama"/>
        <w:ind w:left="0" w:right="23"/>
        <w:jc w:val="both"/>
        <w:rPr>
          <w:b/>
          <w:lang w:eastAsia="x-none"/>
        </w:rPr>
      </w:pPr>
    </w:p>
    <w:p w14:paraId="578A23B4" w14:textId="77777777" w:rsidR="00272603" w:rsidRPr="00EF239E" w:rsidRDefault="00272603" w:rsidP="00272603">
      <w:pPr>
        <w:ind w:right="23"/>
        <w:jc w:val="both"/>
        <w:rPr>
          <w:i/>
        </w:rPr>
      </w:pPr>
      <w:r w:rsidRPr="00EF239E">
        <w:rPr>
          <w:i/>
        </w:rPr>
        <w:t>V primeru skupne ponudbe mora pogoj izpolnjevati vsak gospodarski subjekt, ki bo vključen v izvedbo javnega naročila.</w:t>
      </w:r>
    </w:p>
    <w:p w14:paraId="698884D5" w14:textId="77777777" w:rsidR="00272603" w:rsidRPr="00EF239E" w:rsidRDefault="00272603" w:rsidP="00272603">
      <w:pPr>
        <w:jc w:val="both"/>
        <w:rPr>
          <w:i/>
        </w:rPr>
      </w:pPr>
    </w:p>
    <w:p w14:paraId="355CD46B" w14:textId="77777777" w:rsidR="00272603" w:rsidRPr="00EF239E" w:rsidRDefault="00272603" w:rsidP="00272603">
      <w:pPr>
        <w:jc w:val="both"/>
        <w:rPr>
          <w:i/>
        </w:rPr>
      </w:pPr>
      <w:r w:rsidRPr="00EF239E">
        <w:rPr>
          <w:i/>
        </w:rPr>
        <w:t xml:space="preserve">Če gospodarski subjekt nastopa s podizvajalci, morajo ta pogoj izpolnjevati vsi priglašeni podizvajalci. </w:t>
      </w:r>
    </w:p>
    <w:p w14:paraId="454DDC12" w14:textId="77777777" w:rsidR="00BF3737" w:rsidRPr="00EF239E" w:rsidRDefault="00BF3737" w:rsidP="00272603">
      <w:pPr>
        <w:jc w:val="both"/>
        <w:rPr>
          <w:i/>
        </w:rPr>
      </w:pPr>
    </w:p>
    <w:p w14:paraId="57007827" w14:textId="77777777" w:rsidR="00272603" w:rsidRPr="00EF239E" w:rsidRDefault="00272603" w:rsidP="00272603">
      <w:pPr>
        <w:numPr>
          <w:ilvl w:val="0"/>
          <w:numId w:val="2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EF239E">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denarnih nedavčnih obveznosti iz prejšnjega stavka, če na dan oddaje ponudbe ni imel predloženih vseh obračunov davčnih odtegljajev za dohodke iz delovnega razmerja za obdobje zadnjih petih let do dne oddaje ponudbe. </w:t>
      </w:r>
    </w:p>
    <w:p w14:paraId="480E534C" w14:textId="77777777" w:rsidR="00BF3737" w:rsidRPr="00EF239E" w:rsidRDefault="00BF3737" w:rsidP="00272603">
      <w:pPr>
        <w:ind w:left="284" w:hanging="284"/>
        <w:jc w:val="both"/>
        <w:rPr>
          <w:b/>
          <w:lang w:val="x-none" w:eastAsia="x-none"/>
        </w:rPr>
      </w:pPr>
    </w:p>
    <w:p w14:paraId="689E705C" w14:textId="77777777" w:rsidR="00272603" w:rsidRPr="00EF239E" w:rsidRDefault="00272603" w:rsidP="00272603">
      <w:pPr>
        <w:jc w:val="both"/>
        <w:rPr>
          <w:b/>
        </w:rPr>
      </w:pPr>
      <w:r w:rsidRPr="00EF239E">
        <w:rPr>
          <w:b/>
          <w:caps/>
        </w:rPr>
        <w:t>Dokazilo za neobstoj razloga za izključitev</w:t>
      </w:r>
      <w:r w:rsidRPr="00EF239E">
        <w:rPr>
          <w:b/>
        </w:rPr>
        <w:t>:</w:t>
      </w:r>
    </w:p>
    <w:p w14:paraId="21496CE3" w14:textId="77777777" w:rsidR="00272603" w:rsidRPr="00EF239E" w:rsidRDefault="00272603" w:rsidP="00272603">
      <w:pPr>
        <w:jc w:val="both"/>
      </w:pPr>
      <w:r w:rsidRPr="00EF239E">
        <w:t>Ponudnik / partner v skupni ponudbi / podizvajalec</w:t>
      </w:r>
    </w:p>
    <w:p w14:paraId="18E316C9" w14:textId="77777777" w:rsidR="00272603" w:rsidRPr="00EF239E" w:rsidRDefault="00272603" w:rsidP="00272603">
      <w:pPr>
        <w:pStyle w:val="Odstavekseznama"/>
        <w:numPr>
          <w:ilvl w:val="0"/>
          <w:numId w:val="28"/>
        </w:numPr>
        <w:ind w:left="426" w:right="23"/>
        <w:jc w:val="both"/>
        <w:rPr>
          <w:b/>
          <w:lang w:val="x-none" w:eastAsia="x-none"/>
        </w:rPr>
      </w:pPr>
      <w:r w:rsidRPr="00EF239E">
        <w:rPr>
          <w:b/>
          <w:lang w:val="x-none" w:eastAsia="x-none"/>
        </w:rPr>
        <w:t>Izpolnjen</w:t>
      </w:r>
      <w:r w:rsidRPr="00EF239E">
        <w:rPr>
          <w:b/>
          <w:lang w:eastAsia="x-none"/>
        </w:rPr>
        <w:t xml:space="preserve"> obrazec »ESPD«</w:t>
      </w:r>
    </w:p>
    <w:p w14:paraId="5AEDDA16" w14:textId="77777777" w:rsidR="00272603" w:rsidRPr="00EF239E" w:rsidRDefault="00272603" w:rsidP="00272603">
      <w:pPr>
        <w:ind w:left="540" w:right="23"/>
        <w:jc w:val="both"/>
        <w:rPr>
          <w:b/>
          <w:lang w:eastAsia="x-none"/>
        </w:rPr>
      </w:pPr>
      <w:r w:rsidRPr="00EF239E">
        <w:rPr>
          <w:b/>
          <w:lang w:eastAsia="x-none"/>
        </w:rPr>
        <w:t xml:space="preserve"> </w:t>
      </w:r>
    </w:p>
    <w:p w14:paraId="71D45941" w14:textId="77777777" w:rsidR="00272603" w:rsidRPr="00EF239E" w:rsidRDefault="00272603" w:rsidP="00272603">
      <w:pPr>
        <w:jc w:val="both"/>
        <w:rPr>
          <w:i/>
        </w:rPr>
      </w:pPr>
      <w:r w:rsidRPr="00EF239E">
        <w:rPr>
          <w:i/>
        </w:rPr>
        <w:t>V primeru skupne ponudbe mora pogoj izpolnjevati vsak gospodarski subjekt, ki bo vključen v izvedbo javnega naročila.</w:t>
      </w:r>
    </w:p>
    <w:p w14:paraId="7A70F597" w14:textId="77777777" w:rsidR="00272603" w:rsidRPr="00EF239E" w:rsidRDefault="00272603" w:rsidP="00272603">
      <w:pPr>
        <w:jc w:val="both"/>
      </w:pPr>
    </w:p>
    <w:p w14:paraId="5A8AA01C" w14:textId="77777777" w:rsidR="00272603" w:rsidRPr="00EF239E" w:rsidRDefault="00272603" w:rsidP="00272603">
      <w:pPr>
        <w:jc w:val="both"/>
        <w:rPr>
          <w:i/>
        </w:rPr>
      </w:pPr>
      <w:r w:rsidRPr="00EF239E">
        <w:rPr>
          <w:i/>
        </w:rPr>
        <w:t xml:space="preserve">Če gospodarski subjekt nastopa s podizvajalci, morajo ta pogoj izpolnjevati vsi priglašeni podizvajalci. </w:t>
      </w:r>
    </w:p>
    <w:p w14:paraId="132D2E90" w14:textId="77777777" w:rsidR="00272603" w:rsidRPr="00EF239E" w:rsidRDefault="00272603" w:rsidP="00272603">
      <w:pPr>
        <w:jc w:val="both"/>
      </w:pPr>
    </w:p>
    <w:p w14:paraId="475FFC5D" w14:textId="77777777" w:rsidR="00272603" w:rsidRPr="00EF239E" w:rsidRDefault="00272603" w:rsidP="00272603">
      <w:pPr>
        <w:numPr>
          <w:ilvl w:val="0"/>
          <w:numId w:val="2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EF239E">
        <w:t xml:space="preserve">Gospodarski subjekt je na dan, ko poteče rok za oddajo ponudb, izločen iz postopkov oddaje javnih naročil zaradi uvrstitve v evidenco gospodarskih subjektov z negativnimi referencami iz 110. člena ZJN-3. </w:t>
      </w:r>
    </w:p>
    <w:p w14:paraId="48616283" w14:textId="77777777" w:rsidR="00272603" w:rsidRPr="00EF239E" w:rsidRDefault="00272603" w:rsidP="00272603"/>
    <w:p w14:paraId="5B0D168D" w14:textId="77777777" w:rsidR="00272603" w:rsidRPr="00EF239E" w:rsidRDefault="00272603" w:rsidP="00272603">
      <w:pPr>
        <w:jc w:val="both"/>
        <w:rPr>
          <w:b/>
        </w:rPr>
      </w:pPr>
      <w:r w:rsidRPr="00EF239E">
        <w:rPr>
          <w:b/>
          <w:caps/>
        </w:rPr>
        <w:t>Dokazilo za neobstoj razloga za izključitev</w:t>
      </w:r>
      <w:r w:rsidRPr="00EF239E">
        <w:rPr>
          <w:b/>
        </w:rPr>
        <w:t>:</w:t>
      </w:r>
    </w:p>
    <w:p w14:paraId="20270CB2" w14:textId="77777777" w:rsidR="00272603" w:rsidRPr="00EF239E" w:rsidRDefault="00272603" w:rsidP="00272603">
      <w:pPr>
        <w:jc w:val="both"/>
      </w:pPr>
      <w:r w:rsidRPr="00EF239E">
        <w:t>Ponudnik / partner v skupni ponudbi / podizvajalec</w:t>
      </w:r>
    </w:p>
    <w:p w14:paraId="151ECA9B" w14:textId="77777777" w:rsidR="00272603" w:rsidRPr="00EF239E" w:rsidRDefault="00272603" w:rsidP="00272603">
      <w:pPr>
        <w:pStyle w:val="Odstavekseznama"/>
        <w:numPr>
          <w:ilvl w:val="0"/>
          <w:numId w:val="28"/>
        </w:numPr>
        <w:ind w:left="426" w:right="23"/>
        <w:jc w:val="both"/>
        <w:rPr>
          <w:b/>
          <w:lang w:val="x-none" w:eastAsia="x-none"/>
        </w:rPr>
      </w:pPr>
      <w:r w:rsidRPr="00EF239E">
        <w:rPr>
          <w:b/>
          <w:lang w:val="x-none" w:eastAsia="x-none"/>
        </w:rPr>
        <w:t>Izpolnjen</w:t>
      </w:r>
      <w:r w:rsidRPr="00EF239E">
        <w:rPr>
          <w:b/>
          <w:lang w:eastAsia="x-none"/>
        </w:rPr>
        <w:t xml:space="preserve"> obrazec »ESPD«</w:t>
      </w:r>
    </w:p>
    <w:p w14:paraId="594F49CA" w14:textId="77777777" w:rsidR="00272603" w:rsidRPr="00EF239E" w:rsidRDefault="00272603" w:rsidP="00272603">
      <w:pPr>
        <w:ind w:left="540" w:right="23"/>
        <w:jc w:val="both"/>
        <w:rPr>
          <w:b/>
          <w:lang w:eastAsia="x-none"/>
        </w:rPr>
      </w:pPr>
      <w:r w:rsidRPr="00EF239E">
        <w:rPr>
          <w:b/>
          <w:lang w:eastAsia="x-none"/>
        </w:rPr>
        <w:t xml:space="preserve"> </w:t>
      </w:r>
    </w:p>
    <w:p w14:paraId="51CEAE09" w14:textId="77777777" w:rsidR="00272603" w:rsidRPr="00EF239E" w:rsidRDefault="00272603" w:rsidP="00272603">
      <w:pPr>
        <w:jc w:val="both"/>
        <w:rPr>
          <w:i/>
        </w:rPr>
      </w:pPr>
      <w:r w:rsidRPr="00EF239E">
        <w:rPr>
          <w:i/>
        </w:rPr>
        <w:lastRenderedPageBreak/>
        <w:t>V primeru skupne ponudbe mora pogoj izpolnjevati vsak gospodarski subjekt, ki bo vključen v izvedbo javnega naročila.</w:t>
      </w:r>
    </w:p>
    <w:p w14:paraId="00F77F71" w14:textId="77777777" w:rsidR="00272603" w:rsidRPr="00EF239E" w:rsidRDefault="00272603" w:rsidP="00272603">
      <w:pPr>
        <w:jc w:val="both"/>
        <w:rPr>
          <w:b/>
        </w:rPr>
      </w:pPr>
    </w:p>
    <w:p w14:paraId="31E0C24E" w14:textId="77777777" w:rsidR="00272603" w:rsidRPr="00EF239E" w:rsidRDefault="00272603" w:rsidP="00272603">
      <w:pPr>
        <w:jc w:val="both"/>
        <w:rPr>
          <w:i/>
        </w:rPr>
      </w:pPr>
      <w:r w:rsidRPr="00EF239E">
        <w:rPr>
          <w:i/>
        </w:rPr>
        <w:t xml:space="preserve">Če gospodarski subjekt nastopa s podizvajalci, morajo ta pogoj izpolnjevati vsi priglašeni podizvajalci. </w:t>
      </w:r>
    </w:p>
    <w:p w14:paraId="168B0348" w14:textId="77777777" w:rsidR="00272603" w:rsidRPr="00EF239E" w:rsidRDefault="00272603" w:rsidP="00272603">
      <w:pPr>
        <w:jc w:val="both"/>
        <w:rPr>
          <w:b/>
        </w:rPr>
      </w:pPr>
    </w:p>
    <w:p w14:paraId="6E099112" w14:textId="77777777" w:rsidR="00272603" w:rsidRPr="00EF239E" w:rsidRDefault="00272603" w:rsidP="00272603">
      <w:pPr>
        <w:numPr>
          <w:ilvl w:val="0"/>
          <w:numId w:val="2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EF239E">
        <w:t>Gospodarskemu subjektu je bila v zadnjih treh letih pred potekom roka za oddajo ponudb s pravnomočno odločbo pristojnega organa Republike Slovenije ali druge države članice ali tretje države dvakrat izrečena globa zaradi prekrška v zvezi s plačilom za delo.</w:t>
      </w:r>
    </w:p>
    <w:p w14:paraId="000F52AC" w14:textId="77777777" w:rsidR="00272603" w:rsidRPr="00EF239E" w:rsidRDefault="00272603" w:rsidP="00272603">
      <w:pPr>
        <w:jc w:val="both"/>
        <w:rPr>
          <w:b/>
        </w:rPr>
      </w:pPr>
    </w:p>
    <w:p w14:paraId="66E3345F" w14:textId="77777777" w:rsidR="00272603" w:rsidRPr="00EF239E" w:rsidRDefault="00272603" w:rsidP="00272603">
      <w:pPr>
        <w:jc w:val="both"/>
        <w:rPr>
          <w:b/>
        </w:rPr>
      </w:pPr>
      <w:r w:rsidRPr="00EF239E">
        <w:rPr>
          <w:b/>
          <w:caps/>
        </w:rPr>
        <w:t>Dokazilo za neobstoj razloga za izključitev</w:t>
      </w:r>
      <w:r w:rsidRPr="00EF239E">
        <w:rPr>
          <w:b/>
        </w:rPr>
        <w:t>:</w:t>
      </w:r>
    </w:p>
    <w:p w14:paraId="355D20F1" w14:textId="77777777" w:rsidR="00272603" w:rsidRPr="00EF239E" w:rsidRDefault="00272603" w:rsidP="00272603">
      <w:pPr>
        <w:jc w:val="both"/>
      </w:pPr>
      <w:r w:rsidRPr="00EF239E">
        <w:t>Ponudnik / partner v skupni ponudbi / podizvajalec</w:t>
      </w:r>
    </w:p>
    <w:p w14:paraId="50C58B67" w14:textId="77777777" w:rsidR="00272603" w:rsidRPr="00EF239E" w:rsidRDefault="00272603" w:rsidP="00272603">
      <w:pPr>
        <w:pStyle w:val="Odstavekseznama"/>
        <w:numPr>
          <w:ilvl w:val="0"/>
          <w:numId w:val="28"/>
        </w:numPr>
        <w:ind w:left="426" w:right="23"/>
        <w:jc w:val="both"/>
        <w:rPr>
          <w:b/>
          <w:lang w:val="x-none" w:eastAsia="x-none"/>
        </w:rPr>
      </w:pPr>
      <w:r w:rsidRPr="00EF239E">
        <w:rPr>
          <w:b/>
          <w:lang w:val="x-none" w:eastAsia="x-none"/>
        </w:rPr>
        <w:t>Izpolnjen</w:t>
      </w:r>
      <w:r w:rsidRPr="00EF239E">
        <w:rPr>
          <w:b/>
          <w:lang w:eastAsia="x-none"/>
        </w:rPr>
        <w:t xml:space="preserve"> obrazec »ESPD«</w:t>
      </w:r>
    </w:p>
    <w:p w14:paraId="4581BDB1" w14:textId="77777777" w:rsidR="00272603" w:rsidRPr="00EF239E" w:rsidRDefault="00272603" w:rsidP="00272603">
      <w:pPr>
        <w:ind w:left="540" w:right="23"/>
        <w:jc w:val="both"/>
        <w:rPr>
          <w:b/>
          <w:lang w:eastAsia="x-none"/>
        </w:rPr>
      </w:pPr>
      <w:r w:rsidRPr="00EF239E">
        <w:rPr>
          <w:b/>
          <w:lang w:eastAsia="x-none"/>
        </w:rPr>
        <w:t xml:space="preserve"> </w:t>
      </w:r>
    </w:p>
    <w:p w14:paraId="1D570FE3" w14:textId="77777777" w:rsidR="00272603" w:rsidRPr="00EF239E" w:rsidRDefault="00272603" w:rsidP="00272603">
      <w:pPr>
        <w:jc w:val="both"/>
        <w:rPr>
          <w:i/>
        </w:rPr>
      </w:pPr>
      <w:r w:rsidRPr="00EF239E">
        <w:rPr>
          <w:i/>
        </w:rPr>
        <w:t>V primeru skupne ponudbe mora pogoj izpolnjevati vsak gospodarski subjekt, ki bo vključen v izvedbo javnega naročila.</w:t>
      </w:r>
    </w:p>
    <w:p w14:paraId="3009301D" w14:textId="77777777" w:rsidR="00272603" w:rsidRPr="00EF239E" w:rsidRDefault="00272603" w:rsidP="00272603">
      <w:pPr>
        <w:jc w:val="both"/>
        <w:rPr>
          <w:b/>
        </w:rPr>
      </w:pPr>
    </w:p>
    <w:p w14:paraId="6B87884C" w14:textId="77777777" w:rsidR="00272603" w:rsidRPr="00EF239E" w:rsidRDefault="00272603" w:rsidP="00272603">
      <w:pPr>
        <w:jc w:val="both"/>
        <w:rPr>
          <w:i/>
        </w:rPr>
      </w:pPr>
      <w:r w:rsidRPr="00EF239E">
        <w:rPr>
          <w:i/>
        </w:rPr>
        <w:t xml:space="preserve">Če gospodarski subjekt nastopa s podizvajalci, morajo ta pogoj izpolnjevati vsi priglašeni podizvajalci. </w:t>
      </w:r>
    </w:p>
    <w:p w14:paraId="4984BB8D" w14:textId="77777777" w:rsidR="00272603" w:rsidRPr="00EF239E" w:rsidRDefault="00272603" w:rsidP="00272603">
      <w:pPr>
        <w:autoSpaceDE w:val="0"/>
        <w:autoSpaceDN w:val="0"/>
        <w:adjustRightInd w:val="0"/>
        <w:jc w:val="both"/>
        <w:rPr>
          <w:lang w:eastAsia="sl-SI"/>
        </w:rPr>
      </w:pPr>
    </w:p>
    <w:p w14:paraId="041BF874" w14:textId="77777777" w:rsidR="00272603" w:rsidRPr="00EF239E" w:rsidRDefault="00272603" w:rsidP="00272603">
      <w:pPr>
        <w:autoSpaceDE w:val="0"/>
        <w:autoSpaceDN w:val="0"/>
        <w:adjustRightInd w:val="0"/>
        <w:jc w:val="both"/>
        <w:rPr>
          <w:lang w:eastAsia="sl-SI"/>
        </w:rPr>
      </w:pPr>
      <w:r w:rsidRPr="00EF239E">
        <w:rPr>
          <w:lang w:eastAsia="sl-SI"/>
        </w:rPr>
        <w:t>Naročnik bo v skladu z osmim odstavkom 75. člena ZJN-3 iz postopka javnega naročanja kadar koli v postopku izključil gospodarski subjekt (ponudnika, partnerja v skupni ponudbi, podizvajalca), če se izkaže, da je pred ali med postopkom javnega naročanja ta subjekt glede na storjena ali neizvedena dejanja v enem od položajev iz 1., 2., 3. in 4. točke tega poglavja Navodil ponudnikom za izdelavo ponudbe.</w:t>
      </w:r>
    </w:p>
    <w:p w14:paraId="1E9ED038" w14:textId="77777777" w:rsidR="00EA2434" w:rsidRPr="00EF239E" w:rsidRDefault="00EA2434" w:rsidP="00272603">
      <w:pPr>
        <w:autoSpaceDE w:val="0"/>
        <w:autoSpaceDN w:val="0"/>
        <w:adjustRightInd w:val="0"/>
        <w:jc w:val="both"/>
        <w:rPr>
          <w:lang w:eastAsia="sl-SI"/>
        </w:rPr>
      </w:pPr>
    </w:p>
    <w:p w14:paraId="11C23F55" w14:textId="4A2DEB25" w:rsidR="00EA2434" w:rsidRPr="00EF239E" w:rsidRDefault="00EA2434" w:rsidP="00EA2434">
      <w:pPr>
        <w:numPr>
          <w:ilvl w:val="0"/>
          <w:numId w:val="2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EF239E">
        <w:t xml:space="preserve">Gospodarski subjekt pri izvajanju javnih naročil ni izpolnjeval veljavnih obveznosti na področju </w:t>
      </w:r>
      <w:proofErr w:type="spellStart"/>
      <w:r w:rsidRPr="00EF239E">
        <w:t>okoljskega</w:t>
      </w:r>
      <w:proofErr w:type="spellEnd"/>
      <w:r w:rsidRPr="00EF239E">
        <w:t xml:space="preserve"> prava, ki so določene v pravu Evropske unije, predpisih, ki veljajo v Republiki Sloveniji, kolektivnih pogodbah ali predpisih mednarodnega </w:t>
      </w:r>
      <w:proofErr w:type="spellStart"/>
      <w:r w:rsidRPr="00EF239E">
        <w:t>okoljskega</w:t>
      </w:r>
      <w:proofErr w:type="spellEnd"/>
      <w:r w:rsidRPr="00EF239E">
        <w:t xml:space="preserve"> prava</w:t>
      </w:r>
      <w:r w:rsidR="0026290E" w:rsidRPr="00EF239E">
        <w:t xml:space="preserve"> </w:t>
      </w:r>
      <w:r w:rsidR="0026290E" w:rsidRPr="00EF239E">
        <w:rPr>
          <w:i/>
        </w:rPr>
        <w:t xml:space="preserve">(seznam mednarodnih socialnih in </w:t>
      </w:r>
      <w:proofErr w:type="spellStart"/>
      <w:r w:rsidR="0026290E" w:rsidRPr="00EF239E">
        <w:rPr>
          <w:i/>
        </w:rPr>
        <w:t>okoljskih</w:t>
      </w:r>
      <w:proofErr w:type="spellEnd"/>
      <w:r w:rsidR="0026290E" w:rsidRPr="00EF239E">
        <w:rPr>
          <w:i/>
        </w:rPr>
        <w:t xml:space="preserve"> konvencij določata Priloga X Direktive 2014/24/EU in Priloga XIV Direktive 2014/25/EU)</w:t>
      </w:r>
    </w:p>
    <w:p w14:paraId="64045A8C" w14:textId="77777777" w:rsidR="00EA2434" w:rsidRPr="00EF239E" w:rsidRDefault="00EA2434" w:rsidP="00EA2434">
      <w:pPr>
        <w:jc w:val="both"/>
        <w:rPr>
          <w:b/>
        </w:rPr>
      </w:pPr>
    </w:p>
    <w:p w14:paraId="16128F51" w14:textId="77777777" w:rsidR="00EA2434" w:rsidRPr="00EF239E" w:rsidRDefault="00EA2434" w:rsidP="00EA2434">
      <w:pPr>
        <w:jc w:val="both"/>
        <w:rPr>
          <w:b/>
        </w:rPr>
      </w:pPr>
      <w:r w:rsidRPr="00EF239E">
        <w:rPr>
          <w:b/>
          <w:caps/>
        </w:rPr>
        <w:t>Dokazilo za neobstoj razloga za izključitev</w:t>
      </w:r>
      <w:r w:rsidRPr="00EF239E">
        <w:rPr>
          <w:b/>
        </w:rPr>
        <w:t>:</w:t>
      </w:r>
    </w:p>
    <w:p w14:paraId="6110E3D3" w14:textId="77777777" w:rsidR="00EA2434" w:rsidRPr="00EF239E" w:rsidRDefault="00EA2434" w:rsidP="00EA2434">
      <w:pPr>
        <w:jc w:val="both"/>
      </w:pPr>
      <w:r w:rsidRPr="00EF239E">
        <w:t>Ponudnik / partner v skupni ponudbi / podizvajalec</w:t>
      </w:r>
    </w:p>
    <w:p w14:paraId="600107D7" w14:textId="77777777" w:rsidR="00EA2434" w:rsidRPr="00EF239E" w:rsidRDefault="00EA2434" w:rsidP="00EA2434">
      <w:pPr>
        <w:pStyle w:val="Odstavekseznama"/>
        <w:numPr>
          <w:ilvl w:val="0"/>
          <w:numId w:val="28"/>
        </w:numPr>
        <w:ind w:left="426" w:right="23"/>
        <w:jc w:val="both"/>
        <w:rPr>
          <w:b/>
          <w:lang w:val="x-none" w:eastAsia="x-none"/>
        </w:rPr>
      </w:pPr>
      <w:r w:rsidRPr="00EF239E">
        <w:rPr>
          <w:b/>
          <w:lang w:val="x-none" w:eastAsia="x-none"/>
        </w:rPr>
        <w:t>Izpolnjen</w:t>
      </w:r>
      <w:r w:rsidRPr="00EF239E">
        <w:rPr>
          <w:b/>
          <w:lang w:eastAsia="x-none"/>
        </w:rPr>
        <w:t xml:space="preserve"> obrazec »ESPD«</w:t>
      </w:r>
    </w:p>
    <w:p w14:paraId="2296BC6B" w14:textId="77777777" w:rsidR="00EA2434" w:rsidRPr="00EF239E" w:rsidRDefault="00EA2434" w:rsidP="00EA2434">
      <w:pPr>
        <w:ind w:left="540" w:right="23"/>
        <w:jc w:val="both"/>
        <w:rPr>
          <w:b/>
          <w:lang w:eastAsia="x-none"/>
        </w:rPr>
      </w:pPr>
      <w:r w:rsidRPr="00EF239E">
        <w:rPr>
          <w:b/>
          <w:lang w:eastAsia="x-none"/>
        </w:rPr>
        <w:t xml:space="preserve"> </w:t>
      </w:r>
    </w:p>
    <w:p w14:paraId="0BC70B46" w14:textId="77777777" w:rsidR="00EA2434" w:rsidRPr="00EF239E" w:rsidRDefault="00EA2434" w:rsidP="00EA2434">
      <w:pPr>
        <w:jc w:val="both"/>
        <w:rPr>
          <w:i/>
        </w:rPr>
      </w:pPr>
      <w:r w:rsidRPr="00EF239E">
        <w:rPr>
          <w:i/>
        </w:rPr>
        <w:t>V primeru skupne ponudbe mora pogoj izpolnjevati vsak gospodarski subjekt, ki bo vključen v izvedbo javnega naročila.</w:t>
      </w:r>
    </w:p>
    <w:p w14:paraId="6E082AF5" w14:textId="77777777" w:rsidR="00EA2434" w:rsidRPr="00EF239E" w:rsidRDefault="00EA2434" w:rsidP="00EA2434">
      <w:pPr>
        <w:jc w:val="both"/>
        <w:rPr>
          <w:b/>
        </w:rPr>
      </w:pPr>
    </w:p>
    <w:p w14:paraId="4A64F17D" w14:textId="77777777" w:rsidR="00EA2434" w:rsidRPr="00EF239E" w:rsidRDefault="00EA2434" w:rsidP="00EA2434">
      <w:pPr>
        <w:jc w:val="both"/>
        <w:rPr>
          <w:i/>
        </w:rPr>
      </w:pPr>
      <w:r w:rsidRPr="00EF239E">
        <w:rPr>
          <w:i/>
        </w:rPr>
        <w:t xml:space="preserve">Če gospodarski subjekt nastopa s podizvajalci, morajo ta pogoj izpolnjevati vsi priglašeni podizvajalci. </w:t>
      </w:r>
    </w:p>
    <w:p w14:paraId="73A6EE66" w14:textId="77777777" w:rsidR="00796684" w:rsidRPr="00EF239E" w:rsidRDefault="00796684" w:rsidP="00EA2434">
      <w:pPr>
        <w:jc w:val="both"/>
        <w:rPr>
          <w:i/>
        </w:rPr>
      </w:pPr>
    </w:p>
    <w:p w14:paraId="401720A7" w14:textId="77777777" w:rsidR="00272603" w:rsidRPr="00EF239E" w:rsidRDefault="00272603" w:rsidP="00272603">
      <w:pPr>
        <w:pStyle w:val="Naslov2"/>
        <w:keepNext w:val="0"/>
        <w:tabs>
          <w:tab w:val="clear" w:pos="1504"/>
        </w:tabs>
        <w:spacing w:before="100" w:beforeAutospacing="1" w:after="100" w:afterAutospacing="1"/>
        <w:ind w:hanging="510"/>
      </w:pPr>
      <w:bookmarkStart w:id="72" w:name="_Toc473200010"/>
      <w:bookmarkStart w:id="73" w:name="_Toc473200012"/>
      <w:bookmarkStart w:id="74" w:name="_Toc473200015"/>
      <w:bookmarkStart w:id="75" w:name="_Toc473200016"/>
      <w:bookmarkStart w:id="76" w:name="_Toc463945397"/>
      <w:bookmarkStart w:id="77" w:name="_Toc463945519"/>
      <w:bookmarkStart w:id="78" w:name="_Toc464046365"/>
      <w:bookmarkStart w:id="79" w:name="_Toc474240397"/>
      <w:bookmarkStart w:id="80" w:name="_Toc502827229"/>
      <w:bookmarkEnd w:id="72"/>
      <w:bookmarkEnd w:id="73"/>
      <w:bookmarkEnd w:id="74"/>
      <w:bookmarkEnd w:id="75"/>
      <w:bookmarkEnd w:id="76"/>
      <w:bookmarkEnd w:id="77"/>
      <w:r w:rsidRPr="00EF239E">
        <w:t>POGOJI ZA SODELOVANJE</w:t>
      </w:r>
      <w:bookmarkEnd w:id="78"/>
      <w:bookmarkEnd w:id="79"/>
      <w:bookmarkEnd w:id="80"/>
    </w:p>
    <w:p w14:paraId="524C8E71" w14:textId="77777777" w:rsidR="00272603" w:rsidRPr="00EF239E" w:rsidRDefault="00272603" w:rsidP="00272603">
      <w:pPr>
        <w:numPr>
          <w:ilvl w:val="0"/>
          <w:numId w:val="2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EF239E">
        <w:t>Gospodarski subjekt  je registriran za opravljanje dejavnosti, ki je predmet javnega naročila.</w:t>
      </w:r>
    </w:p>
    <w:p w14:paraId="5E0174D8" w14:textId="77777777" w:rsidR="00272603" w:rsidRPr="00EF239E" w:rsidRDefault="00272603" w:rsidP="00272603">
      <w:pPr>
        <w:tabs>
          <w:tab w:val="left" w:pos="6045"/>
        </w:tabs>
        <w:jc w:val="both"/>
        <w:rPr>
          <w:b/>
          <w:caps/>
        </w:rPr>
      </w:pPr>
    </w:p>
    <w:p w14:paraId="78EC5C9B" w14:textId="77777777" w:rsidR="00272603" w:rsidRPr="00EF239E" w:rsidRDefault="00272603" w:rsidP="00272603">
      <w:pPr>
        <w:jc w:val="both"/>
        <w:rPr>
          <w:b/>
        </w:rPr>
      </w:pPr>
      <w:r w:rsidRPr="00EF239E">
        <w:rPr>
          <w:b/>
          <w:caps/>
        </w:rPr>
        <w:t>Dokazilo</w:t>
      </w:r>
      <w:r w:rsidRPr="00EF239E">
        <w:rPr>
          <w:b/>
        </w:rPr>
        <w:t>:</w:t>
      </w:r>
    </w:p>
    <w:p w14:paraId="1EA993DB" w14:textId="77777777" w:rsidR="00272603" w:rsidRPr="00EF239E" w:rsidRDefault="00272603" w:rsidP="00272603">
      <w:pPr>
        <w:jc w:val="both"/>
      </w:pPr>
      <w:r w:rsidRPr="00EF239E">
        <w:t>Ponudnik / partner v skupni ponudbi / podizvajalec</w:t>
      </w:r>
    </w:p>
    <w:p w14:paraId="6A9A019D" w14:textId="77777777" w:rsidR="00272603" w:rsidRPr="00EF239E" w:rsidRDefault="00272603" w:rsidP="00272603">
      <w:pPr>
        <w:pStyle w:val="Odstavekseznama"/>
        <w:numPr>
          <w:ilvl w:val="0"/>
          <w:numId w:val="28"/>
        </w:numPr>
        <w:ind w:left="426" w:right="23"/>
        <w:jc w:val="both"/>
        <w:rPr>
          <w:b/>
          <w:lang w:val="x-none" w:eastAsia="x-none"/>
        </w:rPr>
      </w:pPr>
      <w:r w:rsidRPr="00EF239E">
        <w:rPr>
          <w:b/>
          <w:lang w:val="x-none" w:eastAsia="x-none"/>
        </w:rPr>
        <w:t>Izpolnjen</w:t>
      </w:r>
      <w:r w:rsidRPr="00EF239E">
        <w:rPr>
          <w:b/>
          <w:lang w:eastAsia="x-none"/>
        </w:rPr>
        <w:t xml:space="preserve"> obrazec »ESPD«</w:t>
      </w:r>
    </w:p>
    <w:p w14:paraId="313CC1B2" w14:textId="77777777" w:rsidR="00272603" w:rsidRPr="00EF239E" w:rsidRDefault="00272603" w:rsidP="00272603">
      <w:pPr>
        <w:jc w:val="both"/>
        <w:rPr>
          <w:b/>
          <w:lang w:val="x-none" w:eastAsia="x-none"/>
        </w:rPr>
      </w:pPr>
    </w:p>
    <w:p w14:paraId="02DFA575" w14:textId="77777777" w:rsidR="00272603" w:rsidRPr="00EF239E" w:rsidRDefault="00272603" w:rsidP="00272603">
      <w:pPr>
        <w:jc w:val="both"/>
        <w:rPr>
          <w:i/>
        </w:rPr>
      </w:pPr>
      <w:r w:rsidRPr="00EF239E">
        <w:rPr>
          <w:i/>
        </w:rPr>
        <w:t>V primeru skupne ponudbe mora pogoj (za svoj del posla) izpolnjevati vsak gospodarski subjekt, ki bo vključen v izvedbo javnega naročila.</w:t>
      </w:r>
    </w:p>
    <w:p w14:paraId="58DB1A2C" w14:textId="77777777" w:rsidR="00272603" w:rsidRPr="00EF239E" w:rsidRDefault="00272603" w:rsidP="00272603">
      <w:pPr>
        <w:jc w:val="both"/>
        <w:rPr>
          <w:b/>
        </w:rPr>
      </w:pPr>
    </w:p>
    <w:p w14:paraId="6887EB51" w14:textId="77777777" w:rsidR="00272603" w:rsidRPr="00EF239E" w:rsidRDefault="00272603" w:rsidP="00272603">
      <w:pPr>
        <w:jc w:val="both"/>
      </w:pPr>
      <w:r w:rsidRPr="00EF239E">
        <w:rPr>
          <w:i/>
        </w:rPr>
        <w:t xml:space="preserve">Če gospodarski subjekt nastopa s podizvajalci, morajo ta pogoj (za svoj del posla) izpolnjevati tudi vsi priglašeni podizvajalci. </w:t>
      </w:r>
    </w:p>
    <w:p w14:paraId="6614BC08" w14:textId="77777777" w:rsidR="00796684" w:rsidRPr="00EF239E" w:rsidRDefault="00796684" w:rsidP="00272603">
      <w:pPr>
        <w:ind w:left="720"/>
        <w:jc w:val="both"/>
      </w:pPr>
      <w:bookmarkStart w:id="81" w:name="_Toc474161061"/>
      <w:bookmarkStart w:id="82" w:name="_Toc474161262"/>
      <w:bookmarkStart w:id="83" w:name="_Toc473200018"/>
      <w:bookmarkStart w:id="84" w:name="_Toc473200019"/>
      <w:bookmarkStart w:id="85" w:name="_Toc473200022"/>
      <w:bookmarkStart w:id="86" w:name="_Toc473200023"/>
      <w:bookmarkStart w:id="87" w:name="_Toc473200024"/>
      <w:bookmarkStart w:id="88" w:name="_Toc473200025"/>
      <w:bookmarkStart w:id="89" w:name="_Toc473200026"/>
      <w:bookmarkStart w:id="90" w:name="_Toc473200027"/>
      <w:bookmarkStart w:id="91" w:name="_Toc473200029"/>
      <w:bookmarkStart w:id="92" w:name="_Toc473200030"/>
      <w:bookmarkStart w:id="93" w:name="_Toc473200031"/>
      <w:bookmarkStart w:id="94" w:name="_Toc473200032"/>
      <w:bookmarkStart w:id="95" w:name="_Toc473200033"/>
      <w:bookmarkStart w:id="96" w:name="_Toc473200034"/>
      <w:bookmarkStart w:id="97" w:name="_Toc473200035"/>
      <w:bookmarkStart w:id="98" w:name="_Toc473200036"/>
      <w:bookmarkStart w:id="99" w:name="_Toc473200038"/>
      <w:bookmarkStart w:id="100" w:name="_Toc464045666"/>
      <w:bookmarkStart w:id="101" w:name="_Toc464045667"/>
      <w:bookmarkStart w:id="102" w:name="_Toc464045668"/>
      <w:bookmarkStart w:id="103" w:name="_Toc464045670"/>
      <w:bookmarkStart w:id="104" w:name="_Toc464045672"/>
      <w:bookmarkStart w:id="105" w:name="_Toc464045674"/>
      <w:bookmarkStart w:id="106" w:name="_Toc464045676"/>
      <w:bookmarkStart w:id="107" w:name="_Toc464045678"/>
      <w:bookmarkStart w:id="108" w:name="_Toc464045680"/>
      <w:bookmarkStart w:id="109" w:name="_Toc464045682"/>
      <w:bookmarkStart w:id="110" w:name="_Toc463945399"/>
      <w:bookmarkStart w:id="111" w:name="_Toc463945521"/>
      <w:bookmarkStart w:id="112" w:name="_Toc463945400"/>
      <w:bookmarkStart w:id="113" w:name="_Toc463945522"/>
      <w:bookmarkStart w:id="114" w:name="_Toc463945402"/>
      <w:bookmarkStart w:id="115" w:name="_Toc463945524"/>
      <w:bookmarkStart w:id="116" w:name="_Toc463945404"/>
      <w:bookmarkStart w:id="117" w:name="_Toc463945526"/>
      <w:bookmarkStart w:id="118" w:name="_Toc463945406"/>
      <w:bookmarkStart w:id="119" w:name="_Toc463945528"/>
      <w:bookmarkStart w:id="120" w:name="_Toc463945409"/>
      <w:bookmarkStart w:id="121" w:name="_Toc463945531"/>
      <w:bookmarkStart w:id="122" w:name="_Toc463945411"/>
      <w:bookmarkStart w:id="123" w:name="_Toc463945533"/>
      <w:bookmarkStart w:id="124" w:name="_Toc463945413"/>
      <w:bookmarkStart w:id="125" w:name="_Toc463945535"/>
      <w:bookmarkStart w:id="126" w:name="_Toc463945415"/>
      <w:bookmarkStart w:id="127" w:name="_Toc463945537"/>
      <w:bookmarkStart w:id="128" w:name="_Toc463945416"/>
      <w:bookmarkStart w:id="129" w:name="_Toc463945538"/>
      <w:bookmarkStart w:id="130" w:name="_Toc463945418"/>
      <w:bookmarkStart w:id="131" w:name="_Toc463945540"/>
      <w:bookmarkStart w:id="132" w:name="_Toc463945420"/>
      <w:bookmarkStart w:id="133" w:name="_Toc463945542"/>
      <w:bookmarkStart w:id="134" w:name="_Toc463945427"/>
      <w:bookmarkStart w:id="135" w:name="_Toc463945549"/>
      <w:bookmarkStart w:id="136" w:name="_Toc463945430"/>
      <w:bookmarkStart w:id="137" w:name="_Toc463945552"/>
      <w:bookmarkStart w:id="138" w:name="_Toc463945432"/>
      <w:bookmarkStart w:id="139" w:name="_Toc463945554"/>
      <w:bookmarkStart w:id="140" w:name="_Toc463945434"/>
      <w:bookmarkStart w:id="141" w:name="_Toc463945556"/>
      <w:bookmarkStart w:id="142" w:name="_Toc463945437"/>
      <w:bookmarkStart w:id="143" w:name="_Toc463945559"/>
      <w:bookmarkStart w:id="144" w:name="_Toc463945439"/>
      <w:bookmarkStart w:id="145" w:name="_Toc463945561"/>
      <w:bookmarkStart w:id="146" w:name="_Toc463945441"/>
      <w:bookmarkStart w:id="147" w:name="_Toc463945563"/>
      <w:bookmarkStart w:id="148" w:name="_Toc463945444"/>
      <w:bookmarkStart w:id="149" w:name="_Toc463945566"/>
      <w:bookmarkStart w:id="150" w:name="_Toc463945446"/>
      <w:bookmarkStart w:id="151" w:name="_Toc463945568"/>
      <w:bookmarkStart w:id="152" w:name="_Toc463945448"/>
      <w:bookmarkStart w:id="153" w:name="_Toc463945570"/>
      <w:bookmarkStart w:id="154" w:name="_Toc464045684"/>
      <w:bookmarkStart w:id="155" w:name="_Toc464045686"/>
      <w:bookmarkStart w:id="156" w:name="_Toc464045689"/>
      <w:bookmarkStart w:id="157" w:name="_Toc464045691"/>
      <w:bookmarkStart w:id="158" w:name="_Toc464045692"/>
      <w:bookmarkStart w:id="159" w:name="_Toc464045693"/>
      <w:bookmarkStart w:id="160" w:name="_Toc464045695"/>
      <w:bookmarkStart w:id="161" w:name="_Toc464045697"/>
      <w:bookmarkStart w:id="162" w:name="_Toc464045700"/>
      <w:bookmarkStart w:id="163" w:name="_Toc464045702"/>
      <w:bookmarkStart w:id="164" w:name="_Toc464045704"/>
      <w:bookmarkStart w:id="165" w:name="_Toc464045705"/>
      <w:bookmarkStart w:id="166" w:name="_Toc464045706"/>
      <w:bookmarkStart w:id="167" w:name="_Toc464045708"/>
      <w:bookmarkStart w:id="168" w:name="_Toc464045712"/>
      <w:bookmarkStart w:id="169" w:name="_Toc464045713"/>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447E7E36" w14:textId="77777777" w:rsidR="00796684" w:rsidRPr="00EF239E" w:rsidRDefault="00796684" w:rsidP="00272603">
      <w:pPr>
        <w:ind w:left="720"/>
        <w:jc w:val="both"/>
      </w:pPr>
    </w:p>
    <w:p w14:paraId="43BCA865" w14:textId="77777777" w:rsidR="00796684" w:rsidRPr="00EF239E" w:rsidRDefault="00796684" w:rsidP="00272603">
      <w:pPr>
        <w:ind w:left="720"/>
        <w:jc w:val="both"/>
      </w:pPr>
    </w:p>
    <w:p w14:paraId="6C1A09E7" w14:textId="77777777" w:rsidR="002E3941" w:rsidRPr="00EF239E" w:rsidRDefault="006D388C" w:rsidP="00272603">
      <w:pPr>
        <w:ind w:left="720"/>
        <w:jc w:val="both"/>
      </w:pPr>
      <w:r w:rsidRPr="00EF239E">
        <w:tab/>
      </w:r>
      <w:r w:rsidRPr="00EF239E">
        <w:tab/>
      </w:r>
      <w:r w:rsidRPr="00EF239E">
        <w:tab/>
      </w:r>
      <w:r w:rsidRPr="00EF239E">
        <w:tab/>
      </w:r>
      <w:r w:rsidRPr="00EF239E">
        <w:tab/>
      </w:r>
      <w:r w:rsidRPr="00EF239E">
        <w:tab/>
      </w:r>
      <w:r w:rsidRPr="00EF239E">
        <w:tab/>
      </w:r>
      <w:r w:rsidRPr="00EF239E">
        <w:tab/>
      </w:r>
      <w:r w:rsidRPr="00EF239E">
        <w:tab/>
      </w:r>
      <w:r w:rsidRPr="00EF239E">
        <w:tab/>
      </w:r>
    </w:p>
    <w:p w14:paraId="1FD66D78" w14:textId="6C7FF6E3" w:rsidR="006D388C" w:rsidRPr="00EF239E" w:rsidRDefault="002E3941" w:rsidP="0003092A">
      <w:pPr>
        <w:numPr>
          <w:ilvl w:val="0"/>
          <w:numId w:val="27"/>
        </w:numPr>
        <w:pBdr>
          <w:top w:val="single" w:sz="4" w:space="1" w:color="auto"/>
          <w:left w:val="single" w:sz="4" w:space="4" w:color="auto"/>
          <w:bottom w:val="single" w:sz="4" w:space="1" w:color="auto"/>
          <w:right w:val="single" w:sz="4" w:space="4" w:color="auto"/>
        </w:pBdr>
        <w:shd w:val="clear" w:color="auto" w:fill="D9E2F3" w:themeFill="accent5" w:themeFillTint="33"/>
        <w:jc w:val="both"/>
        <w:rPr>
          <w:b/>
        </w:rPr>
      </w:pPr>
      <w:r w:rsidRPr="00EF239E">
        <w:lastRenderedPageBreak/>
        <w:t>Gospodarski subjekt ima vse dokumente (dovoljenja, potrdila ali drugi dokumenti), ki jih veljavni predpisi v Republiki Sloveniji oziroma v Evropski uniji zahtevajo za opravljanje prevoza odpadkov s klasifikacijsko številko</w:t>
      </w:r>
      <w:r w:rsidR="0003092A" w:rsidRPr="00EF239E">
        <w:t xml:space="preserve"> 16 01 03 oziroma nenevarnih odpadkov.</w:t>
      </w:r>
      <w:r w:rsidR="006D388C" w:rsidRPr="00EF239E">
        <w:tab/>
      </w:r>
    </w:p>
    <w:p w14:paraId="003246A6" w14:textId="77777777" w:rsidR="006D388C" w:rsidRPr="00EF239E" w:rsidRDefault="006D388C" w:rsidP="006D388C">
      <w:pPr>
        <w:jc w:val="both"/>
        <w:rPr>
          <w:b/>
          <w:caps/>
        </w:rPr>
      </w:pPr>
    </w:p>
    <w:p w14:paraId="23CD0EAC" w14:textId="77777777" w:rsidR="00F90B97" w:rsidRPr="00EF239E" w:rsidRDefault="00F90B97" w:rsidP="00F90B97">
      <w:pPr>
        <w:jc w:val="both"/>
        <w:rPr>
          <w:b/>
        </w:rPr>
      </w:pPr>
      <w:r w:rsidRPr="00EF239E">
        <w:rPr>
          <w:b/>
        </w:rPr>
        <w:t>DOKAZILO:</w:t>
      </w:r>
    </w:p>
    <w:p w14:paraId="0CB89117" w14:textId="77777777" w:rsidR="00F90B97" w:rsidRPr="00EF239E" w:rsidRDefault="005B3766" w:rsidP="00F90B97">
      <w:pPr>
        <w:jc w:val="both"/>
      </w:pPr>
      <w:r w:rsidRPr="00EF239E">
        <w:t>P</w:t>
      </w:r>
      <w:r w:rsidR="00F90B97" w:rsidRPr="00EF239E">
        <w:t>onudnik, ki ima s</w:t>
      </w:r>
      <w:r w:rsidRPr="00EF239E">
        <w:t>voj sedež v Republiki Sloveniji</w:t>
      </w:r>
      <w:r w:rsidR="00F90B97" w:rsidRPr="00EF239E">
        <w:t>:</w:t>
      </w:r>
    </w:p>
    <w:p w14:paraId="1FA2CE7D" w14:textId="77777777" w:rsidR="00F90B97" w:rsidRPr="00EF239E" w:rsidRDefault="00F90B97" w:rsidP="00F90B97">
      <w:pPr>
        <w:jc w:val="both"/>
        <w:rPr>
          <w:b/>
        </w:rPr>
      </w:pPr>
    </w:p>
    <w:p w14:paraId="43D84E8D" w14:textId="77777777" w:rsidR="00F90B97" w:rsidRPr="00EF239E" w:rsidRDefault="005B3766" w:rsidP="00F90B97">
      <w:pPr>
        <w:numPr>
          <w:ilvl w:val="0"/>
          <w:numId w:val="29"/>
        </w:numPr>
        <w:tabs>
          <w:tab w:val="clear" w:pos="1080"/>
        </w:tabs>
        <w:ind w:left="426"/>
        <w:jc w:val="both"/>
        <w:rPr>
          <w:b/>
        </w:rPr>
      </w:pPr>
      <w:r w:rsidRPr="00EF239E">
        <w:rPr>
          <w:b/>
        </w:rPr>
        <w:t>potrdilo</w:t>
      </w:r>
      <w:r w:rsidR="00F90B97" w:rsidRPr="00EF239E">
        <w:rPr>
          <w:b/>
        </w:rPr>
        <w:t xml:space="preserve"> o vpisu v evidenco prevoznikov nenevarnih odpadkov, </w:t>
      </w:r>
      <w:r w:rsidR="000D1BA2" w:rsidRPr="00EF239E">
        <w:rPr>
          <w:b/>
        </w:rPr>
        <w:t xml:space="preserve">izdano </w:t>
      </w:r>
      <w:r w:rsidR="00F90B97" w:rsidRPr="00EF239E">
        <w:rPr>
          <w:b/>
        </w:rPr>
        <w:t>s strani Agencije RS za okolje, v skladu s prvim in šestim odstavkom 46. člena Uredbe o odpadkih</w:t>
      </w:r>
      <w:r w:rsidR="00212D2B" w:rsidRPr="00EF239E">
        <w:rPr>
          <w:b/>
        </w:rPr>
        <w:t>.</w:t>
      </w:r>
    </w:p>
    <w:p w14:paraId="5C4A5974" w14:textId="77777777" w:rsidR="00F90B97" w:rsidRPr="00EF239E" w:rsidRDefault="00F90B97" w:rsidP="00F90B97">
      <w:pPr>
        <w:jc w:val="both"/>
        <w:rPr>
          <w:b/>
        </w:rPr>
      </w:pPr>
      <w:r w:rsidRPr="00EF239E">
        <w:rPr>
          <w:b/>
        </w:rPr>
        <w:t>in</w:t>
      </w:r>
    </w:p>
    <w:p w14:paraId="2B569600" w14:textId="77777777" w:rsidR="00F90B97" w:rsidRPr="00EF239E" w:rsidRDefault="00F90B97" w:rsidP="00F90B97">
      <w:pPr>
        <w:numPr>
          <w:ilvl w:val="0"/>
          <w:numId w:val="30"/>
        </w:numPr>
        <w:tabs>
          <w:tab w:val="clear" w:pos="1080"/>
        </w:tabs>
        <w:ind w:left="426"/>
        <w:jc w:val="both"/>
        <w:rPr>
          <w:b/>
        </w:rPr>
      </w:pPr>
      <w:r w:rsidRPr="00EF239E">
        <w:rPr>
          <w:b/>
        </w:rPr>
        <w:t>izpolnjen</w:t>
      </w:r>
      <w:r w:rsidR="005B3766" w:rsidRPr="00EF239E">
        <w:rPr>
          <w:b/>
        </w:rPr>
        <w:t>a</w:t>
      </w:r>
      <w:r w:rsidRPr="00EF239E">
        <w:rPr>
          <w:b/>
        </w:rPr>
        <w:t xml:space="preserve"> </w:t>
      </w:r>
      <w:r w:rsidR="00CA0025" w:rsidRPr="00EF239E">
        <w:rPr>
          <w:b/>
        </w:rPr>
        <w:t xml:space="preserve">Priloga </w:t>
      </w:r>
      <w:r w:rsidRPr="00EF239E">
        <w:rPr>
          <w:b/>
        </w:rPr>
        <w:t>2: Ponudba.</w:t>
      </w:r>
    </w:p>
    <w:p w14:paraId="33C55631" w14:textId="77777777" w:rsidR="00F90B97" w:rsidRPr="00EF239E" w:rsidRDefault="00F90B97" w:rsidP="00F90B97">
      <w:pPr>
        <w:ind w:left="426"/>
        <w:jc w:val="both"/>
        <w:rPr>
          <w:b/>
        </w:rPr>
      </w:pPr>
    </w:p>
    <w:p w14:paraId="348867A0" w14:textId="77777777" w:rsidR="00F90B97" w:rsidRPr="00EF239E" w:rsidRDefault="005B3766" w:rsidP="00F90B97">
      <w:pPr>
        <w:jc w:val="both"/>
      </w:pPr>
      <w:r w:rsidRPr="00EF239E">
        <w:t>P</w:t>
      </w:r>
      <w:r w:rsidR="00F90B97" w:rsidRPr="00EF239E">
        <w:t xml:space="preserve">onudnik, ki ima svoj </w:t>
      </w:r>
      <w:r w:rsidRPr="00EF239E">
        <w:t>sedež v drugi državi članici EU</w:t>
      </w:r>
      <w:r w:rsidR="00F90B97" w:rsidRPr="00EF239E">
        <w:t>:</w:t>
      </w:r>
    </w:p>
    <w:p w14:paraId="6FFC2616" w14:textId="77777777" w:rsidR="00F90B97" w:rsidRPr="00EF239E" w:rsidRDefault="00F90B97" w:rsidP="00F90B97">
      <w:pPr>
        <w:ind w:left="426"/>
        <w:jc w:val="both"/>
        <w:rPr>
          <w:b/>
        </w:rPr>
      </w:pPr>
    </w:p>
    <w:p w14:paraId="374E0657" w14:textId="076600A9" w:rsidR="00F90B97" w:rsidRPr="00EF239E" w:rsidRDefault="005B3766" w:rsidP="00F90B97">
      <w:pPr>
        <w:numPr>
          <w:ilvl w:val="0"/>
          <w:numId w:val="30"/>
        </w:numPr>
        <w:tabs>
          <w:tab w:val="clear" w:pos="1080"/>
        </w:tabs>
        <w:ind w:left="426"/>
        <w:jc w:val="both"/>
        <w:rPr>
          <w:b/>
        </w:rPr>
      </w:pPr>
      <w:r w:rsidRPr="00EF239E">
        <w:rPr>
          <w:b/>
        </w:rPr>
        <w:t>vsi</w:t>
      </w:r>
      <w:r w:rsidR="00F90B97" w:rsidRPr="00EF239E">
        <w:rPr>
          <w:b/>
        </w:rPr>
        <w:t xml:space="preserve"> dokumenti, ki so v državi, kjer ima ponudnik svoj sedež, zahtevani za opravljanje prevoza odpadkov s klasifikacijsko številko </w:t>
      </w:r>
      <w:r w:rsidR="00800743" w:rsidRPr="00EF239E">
        <w:rPr>
          <w:b/>
        </w:rPr>
        <w:t xml:space="preserve">16 01 03 </w:t>
      </w:r>
      <w:r w:rsidR="00F90B97" w:rsidRPr="00EF239E">
        <w:rPr>
          <w:b/>
        </w:rPr>
        <w:t xml:space="preserve">oziroma nenevarnih odpadkov in so po svoji vsebini ter namenu smiselno enakovredni potrdilu o vpisu v evidenco prevoznikov odpadkov </w:t>
      </w:r>
    </w:p>
    <w:p w14:paraId="47560442" w14:textId="77777777" w:rsidR="00F90B97" w:rsidRPr="00EF239E" w:rsidRDefault="00F90B97" w:rsidP="00F90B97">
      <w:pPr>
        <w:jc w:val="both"/>
        <w:rPr>
          <w:b/>
        </w:rPr>
      </w:pPr>
      <w:r w:rsidRPr="00EF239E">
        <w:rPr>
          <w:b/>
        </w:rPr>
        <w:t xml:space="preserve"> in </w:t>
      </w:r>
    </w:p>
    <w:p w14:paraId="49EE2AD9" w14:textId="77777777" w:rsidR="00F90B97" w:rsidRPr="00EF239E" w:rsidRDefault="00F90B97" w:rsidP="00F90B97">
      <w:pPr>
        <w:numPr>
          <w:ilvl w:val="0"/>
          <w:numId w:val="30"/>
        </w:numPr>
        <w:tabs>
          <w:tab w:val="clear" w:pos="1080"/>
        </w:tabs>
        <w:ind w:left="426"/>
        <w:jc w:val="both"/>
        <w:rPr>
          <w:b/>
        </w:rPr>
      </w:pPr>
      <w:r w:rsidRPr="00EF239E">
        <w:rPr>
          <w:b/>
        </w:rPr>
        <w:t>izpolnjen</w:t>
      </w:r>
      <w:r w:rsidR="005B3766" w:rsidRPr="00EF239E">
        <w:rPr>
          <w:b/>
        </w:rPr>
        <w:t>a</w:t>
      </w:r>
      <w:r w:rsidRPr="00EF239E">
        <w:rPr>
          <w:b/>
        </w:rPr>
        <w:t xml:space="preserve"> Prilog</w:t>
      </w:r>
      <w:r w:rsidR="00CA0025" w:rsidRPr="00EF239E">
        <w:rPr>
          <w:b/>
        </w:rPr>
        <w:t>a</w:t>
      </w:r>
      <w:r w:rsidRPr="00EF239E">
        <w:rPr>
          <w:b/>
        </w:rPr>
        <w:t xml:space="preserve"> 2: Ponudba.</w:t>
      </w:r>
    </w:p>
    <w:p w14:paraId="50EE9CA0" w14:textId="77777777" w:rsidR="00F90B97" w:rsidRPr="00EF239E" w:rsidRDefault="00F90B97" w:rsidP="00F90B97">
      <w:pPr>
        <w:jc w:val="both"/>
        <w:rPr>
          <w:b/>
        </w:rPr>
      </w:pPr>
    </w:p>
    <w:p w14:paraId="6CFB7F23" w14:textId="77777777" w:rsidR="00F90B97" w:rsidRPr="00EF239E" w:rsidRDefault="00F90B97" w:rsidP="00F90B97">
      <w:pPr>
        <w:jc w:val="both"/>
        <w:rPr>
          <w:i/>
        </w:rPr>
      </w:pPr>
      <w:r w:rsidRPr="00EF239E">
        <w:rPr>
          <w:i/>
        </w:rPr>
        <w:t xml:space="preserve">V primeru skupne ponudbe ali nastopanja s podizvajalci za izpolnjevanje pogoja iz 6. točke v posameznem sklopu zadostuje, da ponudnik dokazila predloži za tiste izmed partnerjev v skupni ponudbi ali podizvajalce, ki bodo v posameznem sklopu opravljali prevoz odpadkov z zahtevano klasifikacijsko številko. </w:t>
      </w:r>
    </w:p>
    <w:p w14:paraId="074959D4" w14:textId="77777777" w:rsidR="008A4C97" w:rsidRPr="00EF239E" w:rsidRDefault="008A4C97" w:rsidP="00272603">
      <w:pPr>
        <w:ind w:left="720"/>
        <w:jc w:val="both"/>
      </w:pPr>
    </w:p>
    <w:p w14:paraId="2407D416" w14:textId="5146279D" w:rsidR="008A4C97" w:rsidRPr="00EF239E" w:rsidRDefault="008A4C97" w:rsidP="008A4C97">
      <w:pPr>
        <w:numPr>
          <w:ilvl w:val="0"/>
          <w:numId w:val="2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EF239E">
        <w:t>Izvajalec predelave mora imeti za predelavo v obratu, v katerem bo ponudnik oddal izrabljene gume, vse dokumente (dovoljenja, potrdila ali drugi dokumenti), ki jih veljavni predpisi v državi, kjer se nahaja obrat za predelavo, zahtevajo za opravljanje predelave odpadkov, s klasifikacijsko številko 16 01 03</w:t>
      </w:r>
      <w:r w:rsidR="0003092A" w:rsidRPr="00EF239E">
        <w:t>,</w:t>
      </w:r>
      <w:r w:rsidRPr="00EF239E">
        <w:t xml:space="preserve"> po postopku R1 (uporaba kot gorivo ali za drugo pridobivanje energije) ali R3 (recikliranje do proizvodov, ki v skladu s predpisom, ki ureja ravnanje z odpadki, prenehajo biti odpadek).</w:t>
      </w:r>
    </w:p>
    <w:p w14:paraId="5B602110" w14:textId="77777777" w:rsidR="008A4C97" w:rsidRPr="00EF239E" w:rsidRDefault="008A4C97" w:rsidP="008A4C97">
      <w:pPr>
        <w:jc w:val="both"/>
      </w:pPr>
    </w:p>
    <w:p w14:paraId="11E1512F" w14:textId="77777777" w:rsidR="005B3766" w:rsidRPr="00EF239E" w:rsidRDefault="005B3766" w:rsidP="005B3766">
      <w:pPr>
        <w:pStyle w:val="Odstavekseznama"/>
        <w:ind w:left="360"/>
        <w:jc w:val="both"/>
        <w:rPr>
          <w:b/>
        </w:rPr>
      </w:pPr>
    </w:p>
    <w:p w14:paraId="0BF440E8" w14:textId="77777777" w:rsidR="005B3766" w:rsidRPr="00EF239E" w:rsidRDefault="005B3766" w:rsidP="005B3766">
      <w:pPr>
        <w:pStyle w:val="Odstavekseznama"/>
        <w:ind w:left="0"/>
        <w:jc w:val="both"/>
        <w:rPr>
          <w:b/>
        </w:rPr>
      </w:pPr>
      <w:r w:rsidRPr="00EF239E">
        <w:rPr>
          <w:b/>
        </w:rPr>
        <w:t>DOKAZILO:</w:t>
      </w:r>
    </w:p>
    <w:p w14:paraId="346ACD0A" w14:textId="77777777" w:rsidR="008A4C97" w:rsidRPr="00EF239E" w:rsidRDefault="008A4C97" w:rsidP="008A4C97">
      <w:pPr>
        <w:jc w:val="both"/>
        <w:rPr>
          <w:b/>
        </w:rPr>
      </w:pPr>
      <w:r w:rsidRPr="00EF239E">
        <w:rPr>
          <w:b/>
        </w:rPr>
        <w:t>Če se obrat za predelavo nahaja v Republiki Sloveniji:</w:t>
      </w:r>
    </w:p>
    <w:p w14:paraId="0048BA6D" w14:textId="68970B59" w:rsidR="008A4C97" w:rsidRPr="00EF239E" w:rsidRDefault="008A4C97" w:rsidP="008A4C97">
      <w:pPr>
        <w:numPr>
          <w:ilvl w:val="0"/>
          <w:numId w:val="30"/>
        </w:numPr>
        <w:jc w:val="both"/>
        <w:rPr>
          <w:b/>
        </w:rPr>
      </w:pPr>
      <w:r w:rsidRPr="00EF239E">
        <w:rPr>
          <w:b/>
        </w:rPr>
        <w:t>izjava</w:t>
      </w:r>
      <w:r w:rsidR="00F833E4" w:rsidRPr="00EF239E">
        <w:rPr>
          <w:b/>
        </w:rPr>
        <w:t xml:space="preserve"> izvajalca predelave</w:t>
      </w:r>
      <w:r w:rsidR="00122564" w:rsidRPr="00EF239E">
        <w:rPr>
          <w:b/>
        </w:rPr>
        <w:t xml:space="preserve">, </w:t>
      </w:r>
      <w:r w:rsidRPr="00EF239E">
        <w:rPr>
          <w:b/>
        </w:rPr>
        <w:t xml:space="preserve"> da ima okoljevarstveno dovoljenje za predelavo odpadkov, s klasifikacijsko številko </w:t>
      </w:r>
      <w:r w:rsidR="0003092A" w:rsidRPr="00EF239E">
        <w:rPr>
          <w:b/>
        </w:rPr>
        <w:t>16 01 03</w:t>
      </w:r>
      <w:r w:rsidRPr="00EF239E">
        <w:rPr>
          <w:b/>
        </w:rPr>
        <w:t xml:space="preserve">, po postopku R1 ali R3, v skladu z zakonom, ki ureja varstvo okolja - izpolnjena </w:t>
      </w:r>
      <w:r w:rsidR="00747228" w:rsidRPr="0098185F">
        <w:rPr>
          <w:b/>
          <w:color w:val="FF0000"/>
        </w:rPr>
        <w:t>lastna izjava izvajalca predelave (priloga 2a: izjava izvajalca predelave)</w:t>
      </w:r>
    </w:p>
    <w:p w14:paraId="01248726" w14:textId="77777777" w:rsidR="008A4C97" w:rsidRPr="00EF239E" w:rsidRDefault="008A4C97" w:rsidP="008A4C97">
      <w:pPr>
        <w:jc w:val="both"/>
        <w:rPr>
          <w:b/>
        </w:rPr>
      </w:pPr>
      <w:r w:rsidRPr="00EF239E">
        <w:rPr>
          <w:b/>
        </w:rPr>
        <w:t>in</w:t>
      </w:r>
      <w:bookmarkStart w:id="170" w:name="_GoBack"/>
      <w:bookmarkEnd w:id="170"/>
    </w:p>
    <w:p w14:paraId="71615BF9" w14:textId="33285E11" w:rsidR="008A4C97" w:rsidRPr="00EF239E" w:rsidRDefault="008A4C97" w:rsidP="008A4C97">
      <w:pPr>
        <w:numPr>
          <w:ilvl w:val="2"/>
          <w:numId w:val="32"/>
        </w:numPr>
        <w:ind w:left="1080" w:hanging="360"/>
        <w:jc w:val="both"/>
        <w:rPr>
          <w:b/>
        </w:rPr>
      </w:pPr>
      <w:r w:rsidRPr="00EF239E">
        <w:rPr>
          <w:b/>
        </w:rPr>
        <w:t>predložitev okoljevarstvenega dovoljenja za predelavo odpadkov s klasifikacijsko številko</w:t>
      </w:r>
      <w:r w:rsidR="00122564" w:rsidRPr="00EF239E">
        <w:rPr>
          <w:b/>
        </w:rPr>
        <w:t xml:space="preserve"> 16 01 03</w:t>
      </w:r>
      <w:r w:rsidRPr="00EF239E">
        <w:rPr>
          <w:b/>
        </w:rPr>
        <w:t>, po postopku R1 ali R3, v skladu z zakonom, ki ureja varstvo okolja</w:t>
      </w:r>
    </w:p>
    <w:p w14:paraId="3F125D40" w14:textId="77777777" w:rsidR="008A4C97" w:rsidRPr="00EF239E" w:rsidRDefault="008A4C97" w:rsidP="000D1BA2">
      <w:pPr>
        <w:jc w:val="both"/>
        <w:rPr>
          <w:b/>
        </w:rPr>
      </w:pPr>
      <w:r w:rsidRPr="00EF239E">
        <w:rPr>
          <w:b/>
        </w:rPr>
        <w:t>in</w:t>
      </w:r>
    </w:p>
    <w:p w14:paraId="3E902DCD" w14:textId="77777777" w:rsidR="008A4C97" w:rsidRPr="00EF239E" w:rsidRDefault="008A4C97" w:rsidP="008A4C97">
      <w:pPr>
        <w:jc w:val="both"/>
        <w:rPr>
          <w:b/>
        </w:rPr>
      </w:pPr>
    </w:p>
    <w:p w14:paraId="3C39EB3D" w14:textId="77777777" w:rsidR="008A4C97" w:rsidRPr="00EF239E" w:rsidRDefault="008A4C97" w:rsidP="008A4C97">
      <w:pPr>
        <w:jc w:val="both"/>
        <w:rPr>
          <w:b/>
        </w:rPr>
      </w:pPr>
      <w:r w:rsidRPr="00EF239E">
        <w:rPr>
          <w:b/>
        </w:rPr>
        <w:t>Če se obrat za predelavo nahaja v drugi državi članici EU ali tretji državi:</w:t>
      </w:r>
    </w:p>
    <w:p w14:paraId="15024DDE" w14:textId="059B5384" w:rsidR="008A4C97" w:rsidRPr="0098185F" w:rsidRDefault="008A4C97" w:rsidP="008A4C97">
      <w:pPr>
        <w:numPr>
          <w:ilvl w:val="0"/>
          <w:numId w:val="30"/>
        </w:numPr>
        <w:jc w:val="both"/>
        <w:rPr>
          <w:b/>
          <w:color w:val="FF0000"/>
        </w:rPr>
      </w:pPr>
      <w:r w:rsidRPr="00EF239E">
        <w:rPr>
          <w:b/>
        </w:rPr>
        <w:t>izjava</w:t>
      </w:r>
      <w:r w:rsidR="00F833E4" w:rsidRPr="00EF239E">
        <w:rPr>
          <w:b/>
        </w:rPr>
        <w:t xml:space="preserve"> izvajalca predelave</w:t>
      </w:r>
      <w:r w:rsidRPr="00EF239E">
        <w:rPr>
          <w:b/>
        </w:rPr>
        <w:t>, da ima vse dokumente, ki so v državi, kjer se nahaja obrat za predelavo, zahtevani za opravljanje predelave odpadkov s klasifikacijsko številko</w:t>
      </w:r>
      <w:r w:rsidR="00122564" w:rsidRPr="00EF239E">
        <w:rPr>
          <w:b/>
        </w:rPr>
        <w:t xml:space="preserve"> 16 01 03</w:t>
      </w:r>
      <w:r w:rsidRPr="00EF239E">
        <w:rPr>
          <w:b/>
        </w:rPr>
        <w:t xml:space="preserve">, po postopku R1 ali R3, in so po svoji vsebini ter namenu smiselno enakovredni okoljevarstvenemu dovoljenju za predelavo odpadkov - </w:t>
      </w:r>
      <w:r w:rsidR="00747228" w:rsidRPr="0098185F">
        <w:rPr>
          <w:b/>
          <w:color w:val="FF0000"/>
        </w:rPr>
        <w:t>izpolnjena lastna izjava izvajalca predelave (priloga 2a: izjava izvajalca predelave)</w:t>
      </w:r>
    </w:p>
    <w:p w14:paraId="1471F4CC" w14:textId="77777777" w:rsidR="008A4C97" w:rsidRPr="00EF239E" w:rsidRDefault="008A4C97" w:rsidP="008A4C97">
      <w:pPr>
        <w:jc w:val="both"/>
        <w:rPr>
          <w:b/>
        </w:rPr>
      </w:pPr>
      <w:r w:rsidRPr="00EF239E">
        <w:rPr>
          <w:b/>
        </w:rPr>
        <w:t>in</w:t>
      </w:r>
    </w:p>
    <w:p w14:paraId="72C903F5" w14:textId="15EF099B" w:rsidR="008A4C97" w:rsidRPr="00EF239E" w:rsidRDefault="008A4C97" w:rsidP="008A4C97">
      <w:pPr>
        <w:numPr>
          <w:ilvl w:val="0"/>
          <w:numId w:val="33"/>
        </w:numPr>
        <w:ind w:left="1080"/>
        <w:jc w:val="both"/>
        <w:rPr>
          <w:b/>
        </w:rPr>
      </w:pPr>
      <w:r w:rsidRPr="00EF239E">
        <w:rPr>
          <w:b/>
        </w:rPr>
        <w:t>s predložitvijo vseh dokumentov, ki so v državi, kjer se nahaja obrat za predelavo, zahtevani za opravljanje predelave odpadkov s klasifikacijsko številko 16 01 03, po postopku R1 ali R3, in so po svoji vsebini ter namenu smiselno enakovredni okoljevarstvenemu dovoljenju za predelavo odpadkov</w:t>
      </w:r>
    </w:p>
    <w:p w14:paraId="37950F2C" w14:textId="77777777" w:rsidR="00796684" w:rsidRPr="00EF239E" w:rsidRDefault="00796684" w:rsidP="00796684">
      <w:pPr>
        <w:jc w:val="both"/>
        <w:rPr>
          <w:b/>
        </w:rPr>
      </w:pPr>
    </w:p>
    <w:p w14:paraId="6C73D4B6" w14:textId="77777777" w:rsidR="00796684" w:rsidRPr="00EF239E" w:rsidRDefault="00796684" w:rsidP="00796684">
      <w:pPr>
        <w:jc w:val="both"/>
        <w:rPr>
          <w:b/>
        </w:rPr>
      </w:pPr>
    </w:p>
    <w:p w14:paraId="380A0FFF" w14:textId="77777777" w:rsidR="00796684" w:rsidRPr="00EF239E" w:rsidRDefault="00796684" w:rsidP="00796684">
      <w:pPr>
        <w:jc w:val="both"/>
        <w:rPr>
          <w:b/>
        </w:rPr>
      </w:pPr>
    </w:p>
    <w:p w14:paraId="24A9C3A5" w14:textId="4AA0CBE4" w:rsidR="002E3941" w:rsidRPr="00EF239E" w:rsidRDefault="002E3941" w:rsidP="00436C9A">
      <w:pPr>
        <w:pStyle w:val="Naslov1"/>
      </w:pPr>
      <w:bookmarkStart w:id="171" w:name="_Toc464046367"/>
      <w:bookmarkStart w:id="172" w:name="_Toc474240399"/>
      <w:bookmarkStart w:id="173" w:name="_Toc502827230"/>
      <w:r w:rsidRPr="00EF239E">
        <w:lastRenderedPageBreak/>
        <w:t>MERIL</w:t>
      </w:r>
      <w:r w:rsidR="0003092A" w:rsidRPr="00EF239E">
        <w:t>O</w:t>
      </w:r>
      <w:r w:rsidRPr="00EF239E">
        <w:t xml:space="preserve"> ZA IZBOR</w:t>
      </w:r>
      <w:bookmarkEnd w:id="171"/>
      <w:bookmarkEnd w:id="172"/>
      <w:bookmarkEnd w:id="173"/>
    </w:p>
    <w:p w14:paraId="1FC34B50" w14:textId="77777777" w:rsidR="002E3941" w:rsidRPr="00EF239E" w:rsidRDefault="002E3941" w:rsidP="002E3941"/>
    <w:p w14:paraId="222D02A6" w14:textId="0E502D2B" w:rsidR="002E3941" w:rsidRPr="00EF239E" w:rsidRDefault="002E3941" w:rsidP="002E3941">
      <w:pPr>
        <w:autoSpaceDE w:val="0"/>
        <w:autoSpaceDN w:val="0"/>
        <w:adjustRightInd w:val="0"/>
        <w:jc w:val="both"/>
      </w:pPr>
      <w:r w:rsidRPr="00EF239E">
        <w:t>Naročnik bo kot najugodnejšo izbral tisto ponudbo, ki bo, ob izpolnjevanju pogojev iz te dokumentacije, ekonomsko najugodnejš</w:t>
      </w:r>
      <w:r w:rsidR="00A01937" w:rsidRPr="00EF239E">
        <w:t xml:space="preserve">a </w:t>
      </w:r>
      <w:r w:rsidRPr="00EF239E">
        <w:t xml:space="preserve">(tj. </w:t>
      </w:r>
      <w:r w:rsidR="0047293B" w:rsidRPr="00EF239E">
        <w:t xml:space="preserve">tista, katere skupna </w:t>
      </w:r>
      <w:r w:rsidR="00436C9A" w:rsidRPr="00EF239E">
        <w:t xml:space="preserve">ponudbena </w:t>
      </w:r>
      <w:r w:rsidR="005B3766" w:rsidRPr="00EF239E">
        <w:t>cen</w:t>
      </w:r>
      <w:r w:rsidR="00A01937" w:rsidRPr="00EF239E">
        <w:t>a</w:t>
      </w:r>
      <w:r w:rsidR="005B3766" w:rsidRPr="00EF239E">
        <w:t xml:space="preserve"> storitve prevzema in prevoza </w:t>
      </w:r>
      <w:r w:rsidR="00A01937" w:rsidRPr="00EF239E">
        <w:t xml:space="preserve">ocenjene količine </w:t>
      </w:r>
      <w:r w:rsidR="005B3766" w:rsidRPr="00EF239E">
        <w:t xml:space="preserve">odpadnih gum ter </w:t>
      </w:r>
      <w:r w:rsidR="00A01937" w:rsidRPr="00EF239E">
        <w:t xml:space="preserve">njihova oddaja </w:t>
      </w:r>
      <w:r w:rsidR="0047293B" w:rsidRPr="00EF239E">
        <w:t>predelovalcu</w:t>
      </w:r>
      <w:r w:rsidR="00A01937" w:rsidRPr="00EF239E">
        <w:t xml:space="preserve"> odpadkov v EUR z DDV</w:t>
      </w:r>
      <w:r w:rsidR="0047293B" w:rsidRPr="00EF239E">
        <w:t xml:space="preserve"> bo najnižja</w:t>
      </w:r>
      <w:r w:rsidR="00A01937" w:rsidRPr="00EF239E">
        <w:t xml:space="preserve">). </w:t>
      </w:r>
      <w:r w:rsidR="005B3766" w:rsidRPr="00EF239E">
        <w:t xml:space="preserve"> </w:t>
      </w:r>
    </w:p>
    <w:p w14:paraId="33CB51D4" w14:textId="77777777" w:rsidR="002E3941" w:rsidRPr="00EF239E" w:rsidRDefault="002E3941" w:rsidP="002E3941">
      <w:pPr>
        <w:autoSpaceDE w:val="0"/>
        <w:autoSpaceDN w:val="0"/>
        <w:adjustRightInd w:val="0"/>
        <w:jc w:val="both"/>
      </w:pPr>
    </w:p>
    <w:p w14:paraId="1A0EFC59" w14:textId="184108F4" w:rsidR="002E3941" w:rsidRPr="00EF239E" w:rsidRDefault="002E3941" w:rsidP="002E3941">
      <w:pPr>
        <w:jc w:val="both"/>
      </w:pPr>
      <w:r w:rsidRPr="00EF239E">
        <w:t>V primeru, da bosta po postavljenem merilu dve ponudbi ekonomsko najugodnejši, bo naročnik med njima izbral ponudbo, ki je prva prispela v tajništvo naročnika</w:t>
      </w:r>
      <w:r w:rsidR="0004383E" w:rsidRPr="00EF239E">
        <w:t xml:space="preserve"> (v primeru osebne vročitvi) oz. bila prva oddana priporočeno na pošto. </w:t>
      </w:r>
      <w:r w:rsidR="00A01937" w:rsidRPr="00EF239E">
        <w:t>Če izbira tudi po tem dodatnem kriteriju ne bo možna, bo naročnik najugodnejšo ponudbo določil z</w:t>
      </w:r>
      <w:r w:rsidR="000E1D56" w:rsidRPr="00EF239E">
        <w:t xml:space="preserve"> žrebom. </w:t>
      </w:r>
    </w:p>
    <w:p w14:paraId="4BF39D00" w14:textId="77777777" w:rsidR="002E3941" w:rsidRPr="00EF239E" w:rsidRDefault="002E3941" w:rsidP="002E3941">
      <w:pPr>
        <w:ind w:right="2"/>
        <w:jc w:val="both"/>
      </w:pPr>
    </w:p>
    <w:p w14:paraId="5BDAEB74" w14:textId="77777777" w:rsidR="002E3941" w:rsidRPr="00EF239E" w:rsidRDefault="002E3941" w:rsidP="002E3941">
      <w:r w:rsidRPr="00EF239E">
        <w:t>Upošteva se ponudbena cena, navedena v prilogi 3 – Predračun.</w:t>
      </w:r>
    </w:p>
    <w:p w14:paraId="5E1A85D1" w14:textId="77777777" w:rsidR="0026290E" w:rsidRPr="00EF239E" w:rsidRDefault="0026290E" w:rsidP="002E3941"/>
    <w:p w14:paraId="7887B4E7" w14:textId="77777777" w:rsidR="002E3941" w:rsidRPr="00EF239E" w:rsidRDefault="002E3941" w:rsidP="002E3941">
      <w:pPr>
        <w:pStyle w:val="Naslov2"/>
        <w:tabs>
          <w:tab w:val="clear" w:pos="1504"/>
        </w:tabs>
        <w:ind w:hanging="510"/>
      </w:pPr>
      <w:bookmarkStart w:id="174" w:name="_Toc480796959"/>
      <w:bookmarkStart w:id="175" w:name="_Toc480797713"/>
      <w:bookmarkStart w:id="176" w:name="_Toc480797768"/>
      <w:bookmarkStart w:id="177" w:name="_Toc474161064"/>
      <w:bookmarkStart w:id="178" w:name="_Toc474161265"/>
      <w:bookmarkStart w:id="179" w:name="_Toc464046368"/>
      <w:bookmarkStart w:id="180" w:name="_Toc474240400"/>
      <w:bookmarkStart w:id="181" w:name="_Toc502827231"/>
      <w:bookmarkEnd w:id="174"/>
      <w:bookmarkEnd w:id="175"/>
      <w:bookmarkEnd w:id="176"/>
      <w:bookmarkEnd w:id="177"/>
      <w:bookmarkEnd w:id="178"/>
      <w:r w:rsidRPr="00EF239E">
        <w:t>NAVODILO ZA IZPOLNITEV PREDRAČUNA</w:t>
      </w:r>
      <w:bookmarkEnd w:id="179"/>
      <w:bookmarkEnd w:id="180"/>
      <w:bookmarkEnd w:id="181"/>
    </w:p>
    <w:p w14:paraId="0933F41D" w14:textId="77777777" w:rsidR="002E3941" w:rsidRPr="00EF239E" w:rsidRDefault="002E3941" w:rsidP="002E3941"/>
    <w:p w14:paraId="2928A91F" w14:textId="12013E67" w:rsidR="002E3941" w:rsidRPr="00EF239E" w:rsidRDefault="00A01937" w:rsidP="002E3941">
      <w:pPr>
        <w:jc w:val="both"/>
      </w:pPr>
      <w:r w:rsidRPr="00EF239E">
        <w:t>V predračunu vpišete ceno storitve za eno tono (v EUR brez DDV)</w:t>
      </w:r>
      <w:r w:rsidR="00436C9A" w:rsidRPr="00EF239E">
        <w:t>,</w:t>
      </w:r>
      <w:r w:rsidRPr="00EF239E">
        <w:t xml:space="preserve"> </w:t>
      </w:r>
      <w:r w:rsidR="00042CD4" w:rsidRPr="00EF239E">
        <w:t xml:space="preserve">znesek DDV, </w:t>
      </w:r>
      <w:r w:rsidRPr="00EF239E">
        <w:t xml:space="preserve">ceno storitve za </w:t>
      </w:r>
      <w:r w:rsidR="00042CD4" w:rsidRPr="00EF239E">
        <w:t>eno tono</w:t>
      </w:r>
      <w:r w:rsidRPr="00EF239E">
        <w:t xml:space="preserve"> (v EUR z DDV)</w:t>
      </w:r>
      <w:r w:rsidR="00042CD4" w:rsidRPr="00EF239E">
        <w:t xml:space="preserve"> </w:t>
      </w:r>
      <w:r w:rsidR="00436C9A" w:rsidRPr="00EF239E">
        <w:t>ter skupno ponudbeno ceno (v EUR z DDV), ki jo dobite z množenjem ocenjene količine odpadnih gum in cene storitve za eno tono</w:t>
      </w:r>
      <w:r w:rsidR="00042CD4" w:rsidRPr="00EF239E">
        <w:t xml:space="preserve"> z DDV</w:t>
      </w:r>
      <w:r w:rsidR="00436C9A" w:rsidRPr="00EF239E">
        <w:t xml:space="preserve">. </w:t>
      </w:r>
    </w:p>
    <w:p w14:paraId="17ECC0AA" w14:textId="77777777" w:rsidR="00436C9A" w:rsidRPr="00EF239E" w:rsidRDefault="00436C9A" w:rsidP="002E3941">
      <w:pPr>
        <w:jc w:val="both"/>
      </w:pPr>
    </w:p>
    <w:p w14:paraId="70A7E849" w14:textId="77777777" w:rsidR="002E3941" w:rsidRPr="00EF239E" w:rsidRDefault="002E3941" w:rsidP="002E3941">
      <w:pPr>
        <w:ind w:right="2"/>
        <w:jc w:val="both"/>
      </w:pPr>
      <w:r w:rsidRPr="00EF239E">
        <w:t>Ponudbena cena mora biti že izračunana v EUR z DDV. Naročnik navedbe v odstotkih ali drugih matematičnih znakih ne bo upošteval, ampak bo v tem primeru ponudbo izločil iz postopka.</w:t>
      </w:r>
    </w:p>
    <w:p w14:paraId="74873100" w14:textId="77777777" w:rsidR="002E3941" w:rsidRPr="00EF239E" w:rsidRDefault="002E3941" w:rsidP="002E3941">
      <w:pPr>
        <w:ind w:right="2"/>
        <w:jc w:val="both"/>
      </w:pPr>
    </w:p>
    <w:p w14:paraId="016FD034" w14:textId="77777777" w:rsidR="002E3941" w:rsidRPr="00EF239E" w:rsidRDefault="002E3941" w:rsidP="002E3941">
      <w:pPr>
        <w:jc w:val="both"/>
      </w:pPr>
      <w:r w:rsidRPr="00EF239E">
        <w:t xml:space="preserve">Cena z DDV mora vsebovati vse davščine in prispevke ter druge predpisane dajatve. Morebitni popusti morajo biti že vključeni v ceno, zapisano v ponudbi. </w:t>
      </w:r>
    </w:p>
    <w:p w14:paraId="39931077" w14:textId="77777777" w:rsidR="002E3941" w:rsidRPr="00EF239E" w:rsidRDefault="002E3941" w:rsidP="002E3941">
      <w:pPr>
        <w:ind w:right="2"/>
        <w:jc w:val="both"/>
      </w:pPr>
      <w:r w:rsidRPr="00EF239E">
        <w:t xml:space="preserve"> </w:t>
      </w:r>
    </w:p>
    <w:p w14:paraId="59EB7A33" w14:textId="0D700973" w:rsidR="002E3941" w:rsidRPr="00EF239E" w:rsidRDefault="002E3941" w:rsidP="002E3941">
      <w:pPr>
        <w:ind w:right="2"/>
        <w:jc w:val="both"/>
      </w:pPr>
      <w:r w:rsidRPr="00EF239E">
        <w:t xml:space="preserve">Podane cene morajo biti fiksne za ves čas trajanja pogodbe. V kolikor ponudnik </w:t>
      </w:r>
      <w:r w:rsidR="00436C9A" w:rsidRPr="00EF239E">
        <w:t xml:space="preserve">cene ne bo vpisal, </w:t>
      </w:r>
      <w:r w:rsidRPr="00EF239E">
        <w:t xml:space="preserve">bo naročnik štel, da </w:t>
      </w:r>
      <w:r w:rsidR="001C38F8" w:rsidRPr="00EF239E">
        <w:t>ponudbe ni oddal</w:t>
      </w:r>
      <w:r w:rsidR="00436C9A" w:rsidRPr="00EF239E">
        <w:t xml:space="preserve">. </w:t>
      </w:r>
    </w:p>
    <w:p w14:paraId="39BBDB15" w14:textId="77777777" w:rsidR="002E3941" w:rsidRPr="00EF239E" w:rsidRDefault="002E3941" w:rsidP="002E3941">
      <w:pPr>
        <w:ind w:right="2"/>
        <w:jc w:val="both"/>
      </w:pPr>
    </w:p>
    <w:p w14:paraId="76D08553" w14:textId="77777777" w:rsidR="002E3941" w:rsidRPr="00EF239E" w:rsidRDefault="002E3941" w:rsidP="00436C9A">
      <w:pPr>
        <w:pStyle w:val="Naslov1"/>
        <w:sectPr w:rsidR="002E3941" w:rsidRPr="00EF239E">
          <w:pgSz w:w="11906" w:h="16838"/>
          <w:pgMar w:top="1417" w:right="1417" w:bottom="1417" w:left="1417" w:header="708" w:footer="708" w:gutter="0"/>
          <w:cols w:space="708"/>
          <w:docGrid w:linePitch="360"/>
        </w:sectPr>
      </w:pPr>
    </w:p>
    <w:p w14:paraId="3897B30B" w14:textId="77777777" w:rsidR="002E3941" w:rsidRPr="00EF239E" w:rsidRDefault="002E3941" w:rsidP="0063547E">
      <w:pPr>
        <w:pStyle w:val="Naslov1"/>
        <w:ind w:right="2"/>
        <w:jc w:val="both"/>
      </w:pPr>
      <w:bookmarkStart w:id="182" w:name="_Toc474240401"/>
      <w:bookmarkStart w:id="183" w:name="_Toc502827232"/>
      <w:r w:rsidRPr="00EF239E">
        <w:lastRenderedPageBreak/>
        <w:t>TEHNIČNE SPECIFIKACIJE</w:t>
      </w:r>
      <w:bookmarkEnd w:id="182"/>
      <w:bookmarkEnd w:id="183"/>
    </w:p>
    <w:p w14:paraId="601A6EF4" w14:textId="77777777" w:rsidR="001C38F8" w:rsidRPr="00EF239E" w:rsidRDefault="001C38F8" w:rsidP="001C38F8">
      <w:pPr>
        <w:jc w:val="both"/>
      </w:pPr>
      <w:r w:rsidRPr="00EF239E">
        <w:t>Predmet javnega naročila je:</w:t>
      </w:r>
    </w:p>
    <w:p w14:paraId="711F7083" w14:textId="77777777" w:rsidR="001C38F8" w:rsidRPr="00EF239E" w:rsidRDefault="001C38F8" w:rsidP="001C38F8">
      <w:pPr>
        <w:jc w:val="both"/>
      </w:pPr>
    </w:p>
    <w:p w14:paraId="570B330C" w14:textId="77777777" w:rsidR="001C38F8" w:rsidRPr="00EF239E" w:rsidRDefault="001C38F8" w:rsidP="001C38F8">
      <w:pPr>
        <w:spacing w:line="288" w:lineRule="auto"/>
        <w:jc w:val="both"/>
      </w:pPr>
      <w:r w:rsidRPr="00EF239E">
        <w:t>Javno naročilo predvideva cca.:</w:t>
      </w:r>
    </w:p>
    <w:p w14:paraId="698DCC6F" w14:textId="49C92671" w:rsidR="008718BE" w:rsidRPr="00EF239E" w:rsidRDefault="008E2ECB" w:rsidP="008718BE">
      <w:pPr>
        <w:pStyle w:val="Odstavekseznama"/>
        <w:numPr>
          <w:ilvl w:val="0"/>
          <w:numId w:val="59"/>
        </w:numPr>
        <w:spacing w:line="288" w:lineRule="auto"/>
        <w:ind w:left="426"/>
        <w:jc w:val="both"/>
        <w:rPr>
          <w:rFonts w:cs="Arial"/>
        </w:rPr>
      </w:pPr>
      <w:r w:rsidRPr="00EF239E">
        <w:rPr>
          <w:rFonts w:cs="Arial"/>
          <w:b/>
        </w:rPr>
        <w:t>Prevzem 8.000 ton izrabljenih gum</w:t>
      </w:r>
      <w:r w:rsidRPr="00EF239E">
        <w:rPr>
          <w:rFonts w:cs="Arial"/>
        </w:rPr>
        <w:t xml:space="preserve"> (odpadek s klasifikacijsko številko 16 01 03 skladno s 4. členom </w:t>
      </w:r>
      <w:r w:rsidRPr="00EF239E">
        <w:rPr>
          <w:rFonts w:cs="Arial"/>
          <w:lang w:eastAsia="sl-SI"/>
        </w:rPr>
        <w:t xml:space="preserve">Uredbe o odpadkih (Uradni list RS, št. 37/15, v nadaljevanju: Uredba o odpadkih), </w:t>
      </w:r>
      <w:r w:rsidRPr="00EF239E">
        <w:rPr>
          <w:rFonts w:cs="Arial"/>
        </w:rPr>
        <w:t xml:space="preserve">ki zajema manjši delež celih izrabljenih gum in večji delež zmletih izrabljenih gum. Med navedene gume </w:t>
      </w:r>
      <w:r w:rsidRPr="00EF239E">
        <w:t>so pomešane tudi odpadne gume kamionov, delovnih strojev in viličarjev, odpadna guma iz pridobivanja tehnične gume z vulkanizacijo, zračnice in drugi odpadki</w:t>
      </w:r>
      <w:r w:rsidRPr="00EF239E">
        <w:rPr>
          <w:rFonts w:cs="Arial"/>
        </w:rPr>
        <w:t xml:space="preserve"> (npr. ostanki od obdelave mešanih komunalnih odpadkov, ostanki od obdelave izrabljenih motornih vozil, ...).</w:t>
      </w:r>
      <w:r w:rsidRPr="00EF239E">
        <w:t xml:space="preserve"> Izrabljene gume so poleg tega ponekod onesnažene z zemljo in gramozom ter se nahajajo</w:t>
      </w:r>
      <w:r w:rsidRPr="00EF239E">
        <w:rPr>
          <w:rFonts w:cs="Arial"/>
        </w:rPr>
        <w:t xml:space="preserve"> na območju nekdanje gramozne jame - zemljišča s </w:t>
      </w:r>
      <w:proofErr w:type="spellStart"/>
      <w:r w:rsidRPr="00EF239E">
        <w:rPr>
          <w:rFonts w:cs="Arial"/>
        </w:rPr>
        <w:t>parc</w:t>
      </w:r>
      <w:proofErr w:type="spellEnd"/>
      <w:r w:rsidRPr="00EF239E">
        <w:rPr>
          <w:rFonts w:cs="Arial"/>
        </w:rPr>
        <w:t xml:space="preserve">. št. 835/1, 838/1, 838/2, 839/1, 839/2 in 841/6, vse </w:t>
      </w:r>
      <w:proofErr w:type="spellStart"/>
      <w:r w:rsidRPr="00EF239E">
        <w:rPr>
          <w:rFonts w:cs="Arial"/>
        </w:rPr>
        <w:t>k.o</w:t>
      </w:r>
      <w:proofErr w:type="spellEnd"/>
      <w:r w:rsidRPr="00EF239E">
        <w:rPr>
          <w:rFonts w:cs="Arial"/>
        </w:rPr>
        <w:t>. Lovrenc na Dravskem polju. Obstaja verjetnost, da so izrabljene gume tudi v depresijah ca. 4 m globoko pod spodnjim nivojem gramozne jame, ki so zalite s podtalno vodo.</w:t>
      </w:r>
    </w:p>
    <w:p w14:paraId="1C94CD3B" w14:textId="77777777" w:rsidR="008718BE" w:rsidRPr="00EF239E" w:rsidRDefault="008718BE" w:rsidP="008718BE">
      <w:pPr>
        <w:pStyle w:val="Odstavekseznama"/>
        <w:spacing w:line="288" w:lineRule="auto"/>
        <w:ind w:left="426"/>
        <w:jc w:val="both"/>
        <w:rPr>
          <w:rFonts w:cs="Arial"/>
        </w:rPr>
      </w:pPr>
    </w:p>
    <w:p w14:paraId="4ECC3AED" w14:textId="77777777" w:rsidR="008718BE" w:rsidRPr="00EF239E" w:rsidRDefault="001C38F8" w:rsidP="008718BE">
      <w:pPr>
        <w:pStyle w:val="Odstavekseznama"/>
        <w:numPr>
          <w:ilvl w:val="0"/>
          <w:numId w:val="59"/>
        </w:numPr>
        <w:spacing w:line="288" w:lineRule="auto"/>
        <w:ind w:left="426"/>
        <w:jc w:val="both"/>
        <w:rPr>
          <w:rFonts w:cs="Arial"/>
        </w:rPr>
      </w:pPr>
      <w:r w:rsidRPr="00EF239E">
        <w:rPr>
          <w:rFonts w:cs="Arial"/>
          <w:b/>
        </w:rPr>
        <w:t>Prevoz 8.000 ton izrabljenih gum</w:t>
      </w:r>
      <w:r w:rsidRPr="00EF239E">
        <w:rPr>
          <w:rFonts w:cs="Arial"/>
          <w:lang w:eastAsia="sl-SI"/>
        </w:rPr>
        <w:t xml:space="preserve">, navedenih v prvi alineji te točke, </w:t>
      </w:r>
      <w:r w:rsidRPr="00EF239E">
        <w:rPr>
          <w:rFonts w:cs="Arial"/>
        </w:rPr>
        <w:t xml:space="preserve">do obrata za predelavo, kjer se izvaja oddaja v predelavo v skladu s prvim odstavkom 27. člena Uredbe o ravnanju z izrabljenimi gumami (Uradni list RS, št. 63/09) - </w:t>
      </w:r>
      <w:r w:rsidRPr="00EF239E">
        <w:rPr>
          <w:rFonts w:cs="Arial"/>
          <w:b/>
          <w:lang w:eastAsia="sl-SI"/>
        </w:rPr>
        <w:t>recikliranje do proizvodov, ki v skladu s predpisom, ki ureja ravnanje z odpadki, prenehajo biti odpadek</w:t>
      </w:r>
      <w:r w:rsidRPr="00EF239E">
        <w:rPr>
          <w:rFonts w:cs="Arial"/>
          <w:lang w:eastAsia="sl-SI"/>
        </w:rPr>
        <w:t xml:space="preserve"> (postopek predelave z oznako </w:t>
      </w:r>
      <w:r w:rsidRPr="00EF239E">
        <w:rPr>
          <w:rFonts w:cs="Arial"/>
          <w:b/>
          <w:lang w:eastAsia="sl-SI"/>
        </w:rPr>
        <w:t>R3</w:t>
      </w:r>
      <w:r w:rsidRPr="00EF239E">
        <w:rPr>
          <w:rFonts w:cs="Arial"/>
          <w:lang w:eastAsia="sl-SI"/>
        </w:rPr>
        <w:t xml:space="preserve"> iz Priloge 2 Uredbe o odpadkih) ali </w:t>
      </w:r>
      <w:r w:rsidRPr="00EF239E">
        <w:rPr>
          <w:rFonts w:cs="Arial"/>
          <w:b/>
          <w:lang w:eastAsia="sl-SI"/>
        </w:rPr>
        <w:t>uporaba kot gorivo ali za drugo pridobivanje energije</w:t>
      </w:r>
      <w:r w:rsidRPr="00EF239E">
        <w:rPr>
          <w:rFonts w:cs="Arial"/>
          <w:lang w:eastAsia="sl-SI"/>
        </w:rPr>
        <w:t xml:space="preserve"> (postopek predelave z oznako </w:t>
      </w:r>
      <w:r w:rsidRPr="00EF239E">
        <w:rPr>
          <w:rFonts w:cs="Arial"/>
          <w:b/>
          <w:lang w:eastAsia="sl-SI"/>
        </w:rPr>
        <w:t>R1</w:t>
      </w:r>
      <w:r w:rsidRPr="00EF239E">
        <w:rPr>
          <w:rFonts w:cs="Arial"/>
          <w:lang w:eastAsia="sl-SI"/>
        </w:rPr>
        <w:t xml:space="preserve"> iz Priloge 2 Uredbe o odpadkih).</w:t>
      </w:r>
    </w:p>
    <w:p w14:paraId="155A34C0" w14:textId="77777777" w:rsidR="008718BE" w:rsidRPr="00EF239E" w:rsidRDefault="008718BE" w:rsidP="008718BE">
      <w:pPr>
        <w:pStyle w:val="Odstavekseznama"/>
        <w:spacing w:line="288" w:lineRule="auto"/>
        <w:ind w:left="426"/>
        <w:jc w:val="both"/>
        <w:rPr>
          <w:rFonts w:cs="Arial"/>
        </w:rPr>
      </w:pPr>
    </w:p>
    <w:p w14:paraId="1F18EBD6" w14:textId="0BFD7410" w:rsidR="001C38F8" w:rsidRPr="00EF239E" w:rsidRDefault="001C38F8" w:rsidP="008718BE">
      <w:pPr>
        <w:pStyle w:val="Odstavekseznama"/>
        <w:numPr>
          <w:ilvl w:val="0"/>
          <w:numId w:val="59"/>
        </w:numPr>
        <w:spacing w:line="288" w:lineRule="auto"/>
        <w:ind w:left="426"/>
        <w:jc w:val="both"/>
        <w:rPr>
          <w:rFonts w:cs="Arial"/>
        </w:rPr>
      </w:pPr>
      <w:r w:rsidRPr="00EF239E">
        <w:rPr>
          <w:rFonts w:cs="Arial"/>
          <w:b/>
        </w:rPr>
        <w:t>Oddajo 8.000 ton izrabljenih gum</w:t>
      </w:r>
      <w:r w:rsidRPr="00EF239E">
        <w:rPr>
          <w:rFonts w:cs="Arial"/>
        </w:rPr>
        <w:t xml:space="preserve">, </w:t>
      </w:r>
      <w:r w:rsidRPr="00EF239E">
        <w:rPr>
          <w:rFonts w:cs="Arial"/>
          <w:lang w:eastAsia="sl-SI"/>
        </w:rPr>
        <w:t xml:space="preserve">navedenih v prvi alineji te točke, </w:t>
      </w:r>
      <w:r w:rsidRPr="00EF239E">
        <w:rPr>
          <w:rFonts w:cs="Arial"/>
        </w:rPr>
        <w:t>v obratu za predelavo</w:t>
      </w:r>
      <w:r w:rsidRPr="00EF239E">
        <w:rPr>
          <w:rFonts w:cs="Arial"/>
          <w:lang w:eastAsia="sl-SI"/>
        </w:rPr>
        <w:t xml:space="preserve"> in njihovo predelavo.</w:t>
      </w:r>
    </w:p>
    <w:p w14:paraId="3D870550" w14:textId="77777777" w:rsidR="001C38F8" w:rsidRPr="00EF239E" w:rsidRDefault="001C38F8" w:rsidP="001C38F8">
      <w:pPr>
        <w:jc w:val="both"/>
      </w:pPr>
    </w:p>
    <w:p w14:paraId="7FE39A1C" w14:textId="77777777" w:rsidR="001C38F8" w:rsidRPr="00EF239E" w:rsidRDefault="001C38F8" w:rsidP="001C38F8">
      <w:pPr>
        <w:jc w:val="both"/>
      </w:pPr>
      <w:r w:rsidRPr="00EF239E">
        <w:t>Storitve, ki so predmet javnega naročila, se bodo opravile v okviru izvršbe inšpekcijske odločbe po drugi osebi, na podlagi 297. člena Zakona o splošnem upravnem postopku (Uradni list RS, št. 24/06 – ZUP-UPB2 s spremembami).</w:t>
      </w:r>
    </w:p>
    <w:p w14:paraId="599C3262" w14:textId="77777777" w:rsidR="001C38F8" w:rsidRPr="00EF239E" w:rsidRDefault="001C38F8" w:rsidP="001C38F8">
      <w:pPr>
        <w:jc w:val="both"/>
      </w:pPr>
    </w:p>
    <w:p w14:paraId="5845D083" w14:textId="77777777" w:rsidR="001C38F8" w:rsidRPr="00EF239E" w:rsidRDefault="001C38F8" w:rsidP="001C38F8">
      <w:pPr>
        <w:jc w:val="both"/>
      </w:pPr>
      <w:r w:rsidRPr="00EF239E">
        <w:t xml:space="preserve">Izrabljene gume se nahajajo na zemljiščih s </w:t>
      </w:r>
      <w:proofErr w:type="spellStart"/>
      <w:r w:rsidRPr="00EF239E">
        <w:t>parc</w:t>
      </w:r>
      <w:proofErr w:type="spellEnd"/>
      <w:r w:rsidRPr="00EF239E">
        <w:t xml:space="preserve">. št. 835/1, 838/1, 838/2, 839/1, 839/2 in 841/6, vse </w:t>
      </w:r>
      <w:proofErr w:type="spellStart"/>
      <w:r w:rsidRPr="00EF239E">
        <w:t>k.o</w:t>
      </w:r>
      <w:proofErr w:type="spellEnd"/>
      <w:r w:rsidRPr="00EF239E">
        <w:t>. Lovrenc na Dravskem polju, približno 1 km severno od kraja Lovrenc na Dravskem polju. Večina zemljišč je v lasti Občine Kidričevo, eno pa v lasti dveh fizičnih oseb.</w:t>
      </w:r>
    </w:p>
    <w:p w14:paraId="095D158C" w14:textId="77777777" w:rsidR="001C38F8" w:rsidRPr="00EF239E" w:rsidRDefault="001C38F8" w:rsidP="001C38F8">
      <w:pPr>
        <w:jc w:val="both"/>
      </w:pPr>
    </w:p>
    <w:p w14:paraId="53105B2C" w14:textId="77777777" w:rsidR="001C38F8" w:rsidRPr="00EF239E" w:rsidRDefault="001C38F8" w:rsidP="001C38F8">
      <w:pPr>
        <w:jc w:val="both"/>
      </w:pPr>
      <w:r w:rsidRPr="00EF239E">
        <w:t>Izrabljene gume so v dveh kakovostnih oblikah:</w:t>
      </w:r>
    </w:p>
    <w:p w14:paraId="3586937B" w14:textId="77777777" w:rsidR="001C38F8" w:rsidRPr="00EF239E" w:rsidRDefault="001C38F8" w:rsidP="001C38F8">
      <w:pPr>
        <w:numPr>
          <w:ilvl w:val="0"/>
          <w:numId w:val="57"/>
        </w:numPr>
        <w:tabs>
          <w:tab w:val="clear" w:pos="1080"/>
        </w:tabs>
        <w:ind w:left="540"/>
        <w:jc w:val="both"/>
      </w:pPr>
      <w:r w:rsidRPr="00EF239E">
        <w:t xml:space="preserve">cele, nerazrezane, deloma zložene v kupe, deloma pa raztresene neposredno po tleh nad nivojem in pod nivojem tal in </w:t>
      </w:r>
    </w:p>
    <w:p w14:paraId="06D4B020" w14:textId="77777777" w:rsidR="001C38F8" w:rsidRPr="00EF239E" w:rsidRDefault="001C38F8" w:rsidP="001C38F8">
      <w:pPr>
        <w:numPr>
          <w:ilvl w:val="0"/>
          <w:numId w:val="22"/>
        </w:numPr>
        <w:tabs>
          <w:tab w:val="clear" w:pos="1080"/>
        </w:tabs>
        <w:ind w:left="540"/>
        <w:jc w:val="both"/>
      </w:pPr>
      <w:r w:rsidRPr="00EF239E">
        <w:t>razrezane na ½, večinoma pa na manjše dele in se povečini nahajajo v gramoznici pod nivojem tal.</w:t>
      </w:r>
    </w:p>
    <w:p w14:paraId="28757852" w14:textId="77777777" w:rsidR="001C38F8" w:rsidRPr="00EF239E" w:rsidRDefault="001C38F8" w:rsidP="001C38F8">
      <w:pPr>
        <w:jc w:val="both"/>
      </w:pPr>
      <w:r w:rsidRPr="00EF239E">
        <w:t>Med izrabljene gume so pomešane tudi odpadne gume kamionov, delovnih strojev in viličarjev, odpadna guma iz pridobivanja tehnične gume z vulkanizacijo, zračnice in drugi odpadki. Poleg tega so izrabljene gume ponekod onesnažene z zemljo in gramozom. Izbrani ponudnik bo moral za izvedbo prevzema, priprave za prevoz ter prevoza izrabljenih gum v celoti sam zagotoviti tehnične pripomočke oziroma prevozna sredstva.</w:t>
      </w:r>
    </w:p>
    <w:p w14:paraId="3D959A36" w14:textId="77777777" w:rsidR="001C38F8" w:rsidRPr="00EF239E" w:rsidRDefault="001C38F8" w:rsidP="001C38F8">
      <w:pPr>
        <w:jc w:val="both"/>
      </w:pPr>
    </w:p>
    <w:p w14:paraId="776EF34F" w14:textId="77777777" w:rsidR="001C38F8" w:rsidRPr="00EF239E" w:rsidRDefault="001C38F8" w:rsidP="001C38F8">
      <w:pPr>
        <w:jc w:val="both"/>
      </w:pPr>
      <w:r w:rsidRPr="00EF239E">
        <w:t>Dostop do zemljišč je mogoč po neasfaltirani poljski cesti, ki teče mimo stanovanjske hiše na lokaciji Lovrenška cesta 12, 2325 Kidričevo.</w:t>
      </w:r>
    </w:p>
    <w:p w14:paraId="76790D90" w14:textId="77777777" w:rsidR="001C38F8" w:rsidRPr="00EF239E" w:rsidRDefault="001C38F8" w:rsidP="001C38F8">
      <w:pPr>
        <w:jc w:val="both"/>
      </w:pPr>
    </w:p>
    <w:p w14:paraId="1D0A54DC" w14:textId="77777777" w:rsidR="001C38F8" w:rsidRPr="00EF239E" w:rsidRDefault="001C38F8" w:rsidP="001C38F8">
      <w:pPr>
        <w:jc w:val="both"/>
      </w:pPr>
      <w:r w:rsidRPr="00EF239E">
        <w:t>Izvajalca predelave oziroma obrat za predelavo, kjer bo oddal izrabljene gume v predelavo, izbere in določi ponudnik sam, pri čemer mora upoštevati pogoje glede oddaje izrabljenih gum v predelavo.</w:t>
      </w:r>
    </w:p>
    <w:p w14:paraId="30664607" w14:textId="77777777" w:rsidR="001C38F8" w:rsidRPr="00EF239E" w:rsidRDefault="001C38F8" w:rsidP="001C38F8">
      <w:pPr>
        <w:jc w:val="both"/>
      </w:pPr>
    </w:p>
    <w:p w14:paraId="5E9946AB" w14:textId="77777777" w:rsidR="001C38F8" w:rsidRPr="00EF239E" w:rsidRDefault="001C38F8" w:rsidP="001C38F8">
      <w:pPr>
        <w:jc w:val="both"/>
      </w:pPr>
      <w:r w:rsidRPr="00EF239E">
        <w:t>Izbrani ponudnik bo oddajo izrabljenih gum izkazoval z veljavnimi, pravilno izpolnjenimi ter potrjenimi evidenčnimi listi za odpadke, ki jih bo oddal v RS, oziroma z listinami iz Uredbe 1013/2006/ES za odpadke, ki jih bo poslal v obdelavo v drugo državo članico EU ali tretjo državo. Storitev se bo štela za opravljeno, ko bo iz omenjenih dokumentov razvidno, da je bila v obratu za predelavo oddana celotna količina izrabljenih gum.</w:t>
      </w:r>
    </w:p>
    <w:p w14:paraId="3938FCF1" w14:textId="77777777" w:rsidR="001C38F8" w:rsidRPr="00EF239E" w:rsidRDefault="001C38F8" w:rsidP="001C38F8">
      <w:pPr>
        <w:jc w:val="both"/>
        <w:rPr>
          <w:b/>
        </w:rPr>
      </w:pPr>
    </w:p>
    <w:p w14:paraId="5A4C75D4" w14:textId="77777777" w:rsidR="001C38F8" w:rsidRPr="00EF239E" w:rsidRDefault="001C38F8" w:rsidP="001C38F8">
      <w:pPr>
        <w:jc w:val="both"/>
      </w:pPr>
      <w:r w:rsidRPr="00EF239E">
        <w:rPr>
          <w:b/>
        </w:rPr>
        <w:lastRenderedPageBreak/>
        <w:t>POGOJI GLEDE PREVOZA IZRABLJENIH GUM</w:t>
      </w:r>
    </w:p>
    <w:p w14:paraId="42511C68" w14:textId="77777777" w:rsidR="001C38F8" w:rsidRPr="00EF239E" w:rsidRDefault="001C38F8" w:rsidP="001C38F8">
      <w:pPr>
        <w:jc w:val="both"/>
      </w:pPr>
    </w:p>
    <w:p w14:paraId="3CBBAC2E" w14:textId="77777777" w:rsidR="001C38F8" w:rsidRPr="00EF239E" w:rsidRDefault="001C38F8" w:rsidP="001C38F8">
      <w:pPr>
        <w:jc w:val="both"/>
      </w:pPr>
      <w:r w:rsidRPr="00EF239E">
        <w:t>Za izvedbo prevoza izrabljenih gum mora ponudnik imeti vse dokumente (dovoljenja, potrdila ali drugi dokumenti), ki jih veljavni predpisi v Republiki Sloveniji oziroma v Evropski uniji zahtevajo za opravljanje prevoza odpadkov s klasifikacijsko številko 16 01 03 oziroma nenevarnih odpadkov.</w:t>
      </w:r>
    </w:p>
    <w:p w14:paraId="06C937DB" w14:textId="77777777" w:rsidR="001C38F8" w:rsidRPr="00EF239E" w:rsidRDefault="001C38F8" w:rsidP="001C38F8">
      <w:pPr>
        <w:jc w:val="both"/>
      </w:pPr>
    </w:p>
    <w:p w14:paraId="49C89276" w14:textId="77777777" w:rsidR="001C38F8" w:rsidRPr="00EF239E" w:rsidRDefault="001C38F8" w:rsidP="001C38F8">
      <w:pPr>
        <w:jc w:val="both"/>
      </w:pPr>
      <w:r w:rsidRPr="00EF239E">
        <w:t>Ponudnik, ki ima svoj sedež v Republiki Sloveniji, dokazuje izpolnjevanje tega pogoja s potrdilom o vpisu v evidenco prevoznikov nenevarnih odpadkov, izdanim s strani Agencije RS za okolje, v skladu s prvim in šestim odstavkom 46. člena Uredbe o odpadkih.</w:t>
      </w:r>
    </w:p>
    <w:p w14:paraId="7070898C" w14:textId="2EA78DEA" w:rsidR="001C38F8" w:rsidRPr="00EF239E" w:rsidRDefault="001C38F8" w:rsidP="001C38F8">
      <w:pPr>
        <w:jc w:val="both"/>
      </w:pPr>
      <w:r w:rsidRPr="00EF239E">
        <w:t xml:space="preserve"> </w:t>
      </w:r>
    </w:p>
    <w:p w14:paraId="2859BA85" w14:textId="77777777" w:rsidR="001C38F8" w:rsidRPr="00EF239E" w:rsidRDefault="001C38F8" w:rsidP="001C38F8">
      <w:pPr>
        <w:jc w:val="both"/>
      </w:pPr>
      <w:r w:rsidRPr="00EF239E">
        <w:t>Ponudnik, ki ima svoj sedež v drugi državi članici EU, dokazuje izpolnjevanje tega pogoja z vsemi dokumenti, ki so v državi, kjer ima ponudnik svoj sedež, zahtevani za opravljanje prevoza odpadkov s klasifikacijsko številko 16 01 03 oziroma nenevarnih odpadkov in so po svoji vsebini ter namenu smiselno enakovredni potrdilu o vpisu v evidenco prevoznikov odpadkov.</w:t>
      </w:r>
    </w:p>
    <w:p w14:paraId="15554122" w14:textId="77777777" w:rsidR="001C38F8" w:rsidRPr="00EF239E" w:rsidRDefault="001C38F8" w:rsidP="001C38F8">
      <w:pPr>
        <w:jc w:val="both"/>
      </w:pPr>
    </w:p>
    <w:p w14:paraId="02B06D67" w14:textId="77777777" w:rsidR="001C38F8" w:rsidRPr="00EF239E" w:rsidRDefault="001C38F8" w:rsidP="001C38F8">
      <w:pPr>
        <w:jc w:val="both"/>
        <w:rPr>
          <w:b/>
        </w:rPr>
      </w:pPr>
      <w:r w:rsidRPr="00EF239E">
        <w:t xml:space="preserve">Če namerava ponudnik izvesti storitev, ki je predmet javnega naročila,  v skupni ponudbi ali z enim ali več podizvajalci, za izpolnjevanje tega pogoja zadostuje, </w:t>
      </w:r>
      <w:r w:rsidRPr="00EF239E">
        <w:rPr>
          <w:b/>
        </w:rPr>
        <w:t xml:space="preserve">da ponudnik zahtevana dokazila predloži za tiste izmed partnerjev v skupni ponudbi ali podizvajalce, ki bodo opravljali prevoz odpadkov s klasifikacijsko številko 16 01 03 – nenevarni odpadki. </w:t>
      </w:r>
    </w:p>
    <w:p w14:paraId="4561B6CC" w14:textId="77777777" w:rsidR="001C38F8" w:rsidRPr="00EF239E" w:rsidRDefault="001C38F8" w:rsidP="001C38F8">
      <w:pPr>
        <w:jc w:val="both"/>
      </w:pPr>
    </w:p>
    <w:p w14:paraId="50AE9AA9" w14:textId="77777777" w:rsidR="001C38F8" w:rsidRPr="00EF239E" w:rsidRDefault="001C38F8" w:rsidP="001C38F8">
      <w:pPr>
        <w:jc w:val="both"/>
      </w:pPr>
      <w:r w:rsidRPr="00EF239E">
        <w:t>V primeru, da se obrat za predelavo, v katerem namerava ponudnik oddati izrabljene gume, nahaja v drugi državi članici EU ali tretji državi, mora biti prevoz izveden v skladu z določili Uredbe (ES) št. 1013/2006 Evropskega parlamenta in Sveta z dne 14. junija 2006 o pošiljkah odpadkov ter Uredbe o izvajanju Uredbe (ES) št. 1013/2006 Evropskega parlamenta in Sveta z dne 14. junija 2006 o pošiljkah odpadkov (Uradni list RS, št. 71/07).</w:t>
      </w:r>
    </w:p>
    <w:p w14:paraId="55701B1D" w14:textId="77777777" w:rsidR="001C38F8" w:rsidRPr="00EF239E" w:rsidRDefault="001C38F8" w:rsidP="001C38F8">
      <w:pPr>
        <w:jc w:val="both"/>
      </w:pPr>
    </w:p>
    <w:p w14:paraId="48CCF995" w14:textId="77777777" w:rsidR="001C38F8" w:rsidRPr="00EF239E" w:rsidRDefault="001C38F8" w:rsidP="001C38F8">
      <w:pPr>
        <w:jc w:val="both"/>
      </w:pPr>
      <w:r w:rsidRPr="00EF239E">
        <w:t xml:space="preserve">V primeru, da se obrat za predelavo, v katerem namerava ponudnik oddati izrabljene gume, nahaja v kateri od držav, za katere se </w:t>
      </w:r>
      <w:r w:rsidRPr="00EF239E">
        <w:rPr>
          <w:i/>
        </w:rPr>
        <w:t>Sklep OECD o nadzoru prehoda odpadkov preko meja</w:t>
      </w:r>
      <w:r w:rsidRPr="00EF239E">
        <w:t xml:space="preserve"> ne uporablja, mora biti prevoz izveden v skladu z določili Uredbe Komisije (ES) št. 1418/2007 z dne 29. novembra 2007 glede izvoza nekaterih odpadkov za predelavo iz Priloge III ali IIIA k Uredbi (ES) št. 1013/2006 Evropskega parlamenta in Sveta v nekatere države, za katere se Sklep OECD o nadzoru prehoda odpadkov preko meja ne uporablja.</w:t>
      </w:r>
    </w:p>
    <w:p w14:paraId="7A8F9EFE" w14:textId="77777777" w:rsidR="001C38F8" w:rsidRPr="00EF239E" w:rsidRDefault="001C38F8" w:rsidP="001C38F8">
      <w:pPr>
        <w:jc w:val="both"/>
      </w:pPr>
    </w:p>
    <w:p w14:paraId="72D37C9E" w14:textId="77777777" w:rsidR="001C38F8" w:rsidRPr="00EF239E" w:rsidRDefault="001C38F8" w:rsidP="001C38F8">
      <w:pPr>
        <w:jc w:val="both"/>
        <w:rPr>
          <w:b/>
        </w:rPr>
      </w:pPr>
      <w:r w:rsidRPr="00EF239E">
        <w:rPr>
          <w:b/>
        </w:rPr>
        <w:t>POGOJI GLEDE ODDAJE IZRABLJENIH GUM V PREDELAVO IN NJIHOVO PREDELAVO</w:t>
      </w:r>
    </w:p>
    <w:p w14:paraId="3660AD77" w14:textId="77777777" w:rsidR="001C38F8" w:rsidRPr="00EF239E" w:rsidRDefault="001C38F8" w:rsidP="001C38F8">
      <w:pPr>
        <w:jc w:val="both"/>
      </w:pPr>
    </w:p>
    <w:p w14:paraId="35EB6FA5" w14:textId="77777777" w:rsidR="001C38F8" w:rsidRPr="00EF239E" w:rsidRDefault="001C38F8" w:rsidP="001C38F8">
      <w:pPr>
        <w:jc w:val="both"/>
      </w:pPr>
      <w:r w:rsidRPr="00EF239E">
        <w:t>Izvajalec predelave mora imeti za predelavo v obratu, v katerem namerava ponudnik oddati izrabljene gume, vse dokumente (dovoljenja, potrdila ali drugi dokumenti), ki jih veljavni predpisi v državi, kjer se nahaja obrat za predelavo, zahtevajo za opravljanje predelave odpadkov, s klasifikacijsko številko 16 01 03.</w:t>
      </w:r>
    </w:p>
    <w:p w14:paraId="2426D660" w14:textId="77777777" w:rsidR="001C38F8" w:rsidRPr="00EF239E" w:rsidRDefault="001C38F8" w:rsidP="001C38F8">
      <w:pPr>
        <w:jc w:val="both"/>
      </w:pPr>
    </w:p>
    <w:p w14:paraId="00FAD4A8" w14:textId="77777777" w:rsidR="001C38F8" w:rsidRPr="00EF239E" w:rsidRDefault="001C38F8" w:rsidP="001C38F8">
      <w:pPr>
        <w:jc w:val="both"/>
      </w:pPr>
      <w:r w:rsidRPr="00EF239E">
        <w:t>Če se obrat za predelavo nahaja v Republiki Sloveniji, dokazuje ponudnik izpolnjevanje tega pogoja z izjavo izvajalca predelave, da ima okoljevarstveno dovoljenje za predelavo odpadkov, s klasifikacijsko številko 16 01 03, v skladu z zakonom, ki ureja varstvo okolja, in predloženim okoljevarstvenim dovoljenjem v skladu z dano izjavo.</w:t>
      </w:r>
    </w:p>
    <w:p w14:paraId="31BCD1DA" w14:textId="77777777" w:rsidR="001C38F8" w:rsidRPr="00EF239E" w:rsidRDefault="001C38F8" w:rsidP="001C38F8">
      <w:pPr>
        <w:jc w:val="both"/>
      </w:pPr>
    </w:p>
    <w:p w14:paraId="33CB611A" w14:textId="77777777" w:rsidR="001C38F8" w:rsidRPr="00EF239E" w:rsidRDefault="001C38F8" w:rsidP="001C38F8">
      <w:pPr>
        <w:jc w:val="both"/>
      </w:pPr>
      <w:r w:rsidRPr="00EF239E">
        <w:t xml:space="preserve">Če se obrat za predelavo nahaja v drugi državi članici EU ali tretji državi, dokazuje ponudnik izpolnjevanje tega pogoja z izjavo izvajalca predelave, da ima vse dokumente, ki so v državi, kjer se nahaja obrat za predelavo, zahtevani za opravljanje predelave odpadkov s klasifikacijsko številko 16 01 03 in so po svoji vsebini ter namenu smiselno enakovredni okoljevarstvenemu dovoljenju za predelavo odpadkov, in predloženimi dokumenti v skladu z dano izjavo. </w:t>
      </w:r>
    </w:p>
    <w:p w14:paraId="1C58FDAC" w14:textId="77777777" w:rsidR="001C38F8" w:rsidRPr="00EF239E" w:rsidRDefault="001C38F8" w:rsidP="001C38F8">
      <w:pPr>
        <w:jc w:val="both"/>
      </w:pPr>
    </w:p>
    <w:p w14:paraId="1D087BCD" w14:textId="4650901A" w:rsidR="001C38F8" w:rsidRPr="00EF239E" w:rsidRDefault="001C38F8" w:rsidP="001C38F8">
      <w:pPr>
        <w:jc w:val="both"/>
      </w:pPr>
      <w:r w:rsidRPr="00EF239E">
        <w:t>Ponudnik mora ponudbi priložiti izjavo, veljavno pogodbo ali predpogodbo z izvajalcem predelave o prevzemu v predelavo in predelavi 8.000 izrabljenih gum.</w:t>
      </w:r>
    </w:p>
    <w:p w14:paraId="69822E2A" w14:textId="77777777" w:rsidR="001C38F8" w:rsidRPr="00EF239E" w:rsidRDefault="001C38F8" w:rsidP="001C38F8">
      <w:pPr>
        <w:jc w:val="both"/>
      </w:pPr>
    </w:p>
    <w:p w14:paraId="4231FCC7" w14:textId="1BB510C9" w:rsidR="001C38F8" w:rsidRPr="00EF239E" w:rsidRDefault="001C38F8" w:rsidP="001C38F8">
      <w:pPr>
        <w:jc w:val="both"/>
      </w:pPr>
      <w:r w:rsidRPr="00EF239E">
        <w:t>Če ponudnik predaja izrabljene gume več predelovalcem, mora predložiti izjave, pogodbe ali predpogodbe vseh predelovalcev, iz katerih je razvidno, da gre za skupno količino 8.000 ton izrabljenih gum, ki jih bodo predelovalci prevzeli v predelavo.</w:t>
      </w:r>
    </w:p>
    <w:p w14:paraId="12BB35AA" w14:textId="77777777" w:rsidR="001C38F8" w:rsidRPr="00EF239E" w:rsidRDefault="001C38F8" w:rsidP="001C38F8">
      <w:pPr>
        <w:jc w:val="both"/>
      </w:pPr>
    </w:p>
    <w:p w14:paraId="3306664B" w14:textId="77777777" w:rsidR="001C38F8" w:rsidRPr="00EF239E" w:rsidRDefault="001C38F8" w:rsidP="001C38F8">
      <w:pPr>
        <w:jc w:val="both"/>
      </w:pPr>
      <w:r w:rsidRPr="00EF239E">
        <w:t>Morebitni strošek predelave izrabljenih gum ne predstavlja posebne postavke v okviru ponudbe, temveč ga morajo ponudniki vključiti v ceno oddaje izrabljenih gum.</w:t>
      </w:r>
    </w:p>
    <w:p w14:paraId="178F132E" w14:textId="77777777" w:rsidR="001C38F8" w:rsidRPr="00EF239E" w:rsidRDefault="001C38F8" w:rsidP="001C38F8">
      <w:pPr>
        <w:jc w:val="both"/>
      </w:pPr>
    </w:p>
    <w:p w14:paraId="66DF8D92" w14:textId="77777777" w:rsidR="001C38F8" w:rsidRPr="00EF239E" w:rsidRDefault="001C38F8" w:rsidP="001C38F8">
      <w:pPr>
        <w:jc w:val="both"/>
        <w:rPr>
          <w:b/>
        </w:rPr>
      </w:pPr>
      <w:r w:rsidRPr="00EF239E">
        <w:lastRenderedPageBreak/>
        <w:t>Izbrani ponudnik bo moral ažurno voditi delovni dnevnik, v katerem morajo biti listi predhodno potrjeni s podpisom Inšpektorata za okolje in prostor. V delovni dnevnik se sproti vnašajo podatki o vsakem odvozu gum in oddajo v predelavo, in sicer: zaporedna številka odvoza, datum, ura, reg. št. kamiona, volumen naloženih gum, masa gum, št. tehtalnega lista in št. evidenčnega lista o odpadkih ali št. listine iz Uredbe 1013/2006/ES za odpadke, če so gume poslane v obdelavo v drugo državo članico EU ali tretjo državo (obrazec Priloga VII).</w:t>
      </w:r>
    </w:p>
    <w:p w14:paraId="29470D48" w14:textId="77777777" w:rsidR="001C38F8" w:rsidRPr="00EF239E" w:rsidRDefault="001C38F8" w:rsidP="001C38F8">
      <w:pPr>
        <w:jc w:val="both"/>
        <w:rPr>
          <w:b/>
        </w:rPr>
      </w:pPr>
    </w:p>
    <w:p w14:paraId="25D54492" w14:textId="77777777" w:rsidR="001C38F8" w:rsidRPr="00EF239E" w:rsidRDefault="001C38F8" w:rsidP="001C38F8">
      <w:pPr>
        <w:jc w:val="both"/>
        <w:rPr>
          <w:b/>
        </w:rPr>
      </w:pPr>
      <w:r w:rsidRPr="00EF239E">
        <w:rPr>
          <w:b/>
        </w:rPr>
        <w:t>ROK IZVEDBE</w:t>
      </w:r>
    </w:p>
    <w:p w14:paraId="01B45E79" w14:textId="77777777" w:rsidR="001C38F8" w:rsidRPr="00EF239E" w:rsidRDefault="001C38F8" w:rsidP="001C38F8">
      <w:pPr>
        <w:jc w:val="both"/>
        <w:rPr>
          <w:b/>
        </w:rPr>
      </w:pPr>
    </w:p>
    <w:p w14:paraId="7F98FBBB" w14:textId="3085DFAA" w:rsidR="001C38F8" w:rsidRPr="00EF239E" w:rsidRDefault="001C38F8" w:rsidP="001C38F8">
      <w:pPr>
        <w:jc w:val="both"/>
      </w:pPr>
      <w:r w:rsidRPr="00EF239E">
        <w:t xml:space="preserve">Rok za izvedbo storitev, ki so predmet javnega naročila, je </w:t>
      </w:r>
      <w:r w:rsidR="00796684" w:rsidRPr="00EF239E">
        <w:rPr>
          <w:b/>
        </w:rPr>
        <w:t>pet mesecev</w:t>
      </w:r>
      <w:r w:rsidR="008718BE" w:rsidRPr="00EF239E">
        <w:rPr>
          <w:b/>
        </w:rPr>
        <w:t xml:space="preserve"> od obojestranskega podpisa pogodbe</w:t>
      </w:r>
      <w:r w:rsidRPr="00EF239E">
        <w:t>.</w:t>
      </w:r>
    </w:p>
    <w:p w14:paraId="4CDB4163" w14:textId="77777777" w:rsidR="001C38F8" w:rsidRPr="00EF239E" w:rsidRDefault="001C38F8" w:rsidP="001C38F8">
      <w:pPr>
        <w:ind w:left="1080"/>
        <w:jc w:val="both"/>
        <w:rPr>
          <w:bCs/>
          <w:caps/>
          <w:kern w:val="32"/>
        </w:rPr>
      </w:pPr>
    </w:p>
    <w:p w14:paraId="0E396C84" w14:textId="77777777" w:rsidR="008B7ADE" w:rsidRPr="00EF239E" w:rsidRDefault="008B7ADE" w:rsidP="008B7ADE">
      <w:pPr>
        <w:jc w:val="both"/>
      </w:pPr>
    </w:p>
    <w:p w14:paraId="4C04CBE2" w14:textId="77777777" w:rsidR="008B7ADE" w:rsidRPr="00EF239E" w:rsidRDefault="008B7ADE" w:rsidP="008B7ADE">
      <w:pPr>
        <w:jc w:val="both"/>
      </w:pPr>
    </w:p>
    <w:p w14:paraId="6F0E8553" w14:textId="77777777" w:rsidR="00436C9A" w:rsidRPr="00EF239E" w:rsidRDefault="00436C9A" w:rsidP="00AC6FD3">
      <w:pPr>
        <w:shd w:val="clear" w:color="auto" w:fill="FFFFFF"/>
        <w:tabs>
          <w:tab w:val="left" w:pos="9000"/>
        </w:tabs>
        <w:jc w:val="both"/>
        <w:rPr>
          <w:color w:val="000000"/>
          <w:szCs w:val="22"/>
          <w:lang w:eastAsia="en-US"/>
        </w:rPr>
      </w:pPr>
    </w:p>
    <w:p w14:paraId="1B1DB465" w14:textId="77777777" w:rsidR="00F27650" w:rsidRPr="00EF239E" w:rsidRDefault="00F27650" w:rsidP="00AC6FD3">
      <w:pPr>
        <w:shd w:val="clear" w:color="auto" w:fill="FFFFFF"/>
        <w:tabs>
          <w:tab w:val="left" w:pos="9000"/>
        </w:tabs>
        <w:jc w:val="both"/>
        <w:rPr>
          <w:color w:val="000000"/>
          <w:szCs w:val="22"/>
          <w:lang w:eastAsia="en-US"/>
        </w:rPr>
      </w:pPr>
    </w:p>
    <w:p w14:paraId="5D9E4841" w14:textId="77777777" w:rsidR="00F27650" w:rsidRPr="00EF239E" w:rsidRDefault="00F27650" w:rsidP="00AC6FD3">
      <w:pPr>
        <w:shd w:val="clear" w:color="auto" w:fill="FFFFFF"/>
        <w:tabs>
          <w:tab w:val="left" w:pos="9000"/>
        </w:tabs>
        <w:jc w:val="both"/>
        <w:rPr>
          <w:color w:val="000000"/>
          <w:szCs w:val="22"/>
          <w:lang w:eastAsia="en-US"/>
        </w:rPr>
        <w:sectPr w:rsidR="00F27650" w:rsidRPr="00EF239E" w:rsidSect="00C7391C">
          <w:pgSz w:w="11907" w:h="16840" w:code="9"/>
          <w:pgMar w:top="1247" w:right="1418" w:bottom="1361" w:left="1701" w:header="709" w:footer="709" w:gutter="0"/>
          <w:cols w:space="708"/>
          <w:docGrid w:linePitch="360"/>
        </w:sectPr>
      </w:pPr>
    </w:p>
    <w:p w14:paraId="1C46BCFB" w14:textId="77777777" w:rsidR="00436C9A" w:rsidRPr="00EF239E" w:rsidRDefault="00436C9A" w:rsidP="00436C9A">
      <w:pPr>
        <w:pStyle w:val="Naslov1"/>
      </w:pPr>
      <w:bookmarkStart w:id="184" w:name="_Toc431890781"/>
      <w:bookmarkStart w:id="185" w:name="_Toc502827233"/>
      <w:r w:rsidRPr="00EF239E">
        <w:lastRenderedPageBreak/>
        <w:t>PRILOGE</w:t>
      </w:r>
      <w:bookmarkEnd w:id="184"/>
      <w:bookmarkEnd w:id="185"/>
    </w:p>
    <w:p w14:paraId="60CCBB14" w14:textId="77777777" w:rsidR="00272603" w:rsidRPr="00EF239E" w:rsidRDefault="00272603" w:rsidP="00436C9A">
      <w:pPr>
        <w:pStyle w:val="Naslov1"/>
        <w:numPr>
          <w:ilvl w:val="0"/>
          <w:numId w:val="0"/>
        </w:numPr>
        <w:ind w:left="360"/>
      </w:pPr>
    </w:p>
    <w:p w14:paraId="2931DC90" w14:textId="77777777" w:rsidR="00436C9A" w:rsidRPr="00EF239E" w:rsidRDefault="00436C9A" w:rsidP="00436C9A">
      <w:pPr>
        <w:rPr>
          <w:lang w:eastAsia="sl-SI"/>
        </w:rPr>
        <w:sectPr w:rsidR="00436C9A" w:rsidRPr="00EF239E" w:rsidSect="00C7391C">
          <w:pgSz w:w="11907" w:h="16840" w:code="9"/>
          <w:pgMar w:top="1247" w:right="1418" w:bottom="1361" w:left="1701" w:header="709" w:footer="709" w:gutter="0"/>
          <w:cols w:space="708"/>
          <w:docGrid w:linePitch="360"/>
        </w:sectPr>
      </w:pPr>
    </w:p>
    <w:p w14:paraId="78E7422C" w14:textId="77777777" w:rsidR="00436C9A" w:rsidRPr="00EF239E" w:rsidRDefault="00436C9A" w:rsidP="001E69D6">
      <w:pPr>
        <w:pStyle w:val="Naslov2"/>
      </w:pPr>
      <w:bookmarkStart w:id="186" w:name="_Toc422475903"/>
      <w:bookmarkStart w:id="187" w:name="_Toc464046370"/>
      <w:bookmarkStart w:id="188" w:name="_Toc474240403"/>
      <w:bookmarkStart w:id="189" w:name="_Toc502827234"/>
      <w:r w:rsidRPr="00EF239E">
        <w:lastRenderedPageBreak/>
        <w:t xml:space="preserve">Priloga </w:t>
      </w:r>
      <w:bookmarkEnd w:id="186"/>
      <w:bookmarkEnd w:id="187"/>
      <w:bookmarkEnd w:id="188"/>
      <w:r w:rsidR="00A3120C" w:rsidRPr="00EF239E">
        <w:t>1</w:t>
      </w:r>
      <w:r w:rsidR="0063547E" w:rsidRPr="00EF239E">
        <w:t>: Ovojnica</w:t>
      </w:r>
      <w:bookmarkEnd w:id="189"/>
    </w:p>
    <w:p w14:paraId="5AE28539" w14:textId="77777777" w:rsidR="00436C9A" w:rsidRPr="00EF239E" w:rsidRDefault="00436C9A" w:rsidP="00436C9A">
      <w:pPr>
        <w:jc w:val="center"/>
        <w:rPr>
          <w:b/>
        </w:rPr>
      </w:pPr>
      <w:r w:rsidRPr="00EF239E">
        <w:rPr>
          <w:b/>
        </w:rPr>
        <w:t>OVOJNICA</w:t>
      </w:r>
    </w:p>
    <w:p w14:paraId="3F1DC3A2" w14:textId="77777777" w:rsidR="00436C9A" w:rsidRPr="00EF239E" w:rsidRDefault="00436C9A" w:rsidP="00436C9A">
      <w:pPr>
        <w:jc w:val="center"/>
        <w:rPr>
          <w:b/>
        </w:rPr>
      </w:pPr>
    </w:p>
    <w:tbl>
      <w:tblPr>
        <w:tblW w:w="12616" w:type="dxa"/>
        <w:tblInd w:w="534" w:type="dxa"/>
        <w:tblBorders>
          <w:top w:val="single" w:sz="18" w:space="0" w:color="auto"/>
          <w:left w:val="single" w:sz="18" w:space="0" w:color="auto"/>
          <w:bottom w:val="single" w:sz="18" w:space="0" w:color="auto"/>
          <w:right w:val="single" w:sz="18" w:space="0" w:color="auto"/>
        </w:tblBorders>
        <w:shd w:val="clear" w:color="auto" w:fill="FFCC99"/>
        <w:tblLook w:val="0000" w:firstRow="0" w:lastRow="0" w:firstColumn="0" w:lastColumn="0" w:noHBand="0" w:noVBand="0"/>
      </w:tblPr>
      <w:tblGrid>
        <w:gridCol w:w="12616"/>
      </w:tblGrid>
      <w:tr w:rsidR="00436C9A" w:rsidRPr="00EF239E" w14:paraId="7E5A373D" w14:textId="77777777" w:rsidTr="001E69D6">
        <w:trPr>
          <w:cantSplit/>
          <w:trHeight w:val="1659"/>
        </w:trPr>
        <w:tc>
          <w:tcPr>
            <w:tcW w:w="12616" w:type="dxa"/>
            <w:tcBorders>
              <w:top w:val="single" w:sz="18" w:space="0" w:color="auto"/>
              <w:bottom w:val="single" w:sz="18" w:space="0" w:color="auto"/>
            </w:tcBorders>
            <w:shd w:val="clear" w:color="auto" w:fill="BDD6EE" w:themeFill="accent1" w:themeFillTint="66"/>
            <w:vAlign w:val="center"/>
          </w:tcPr>
          <w:p w14:paraId="73E6F537" w14:textId="77777777" w:rsidR="00436C9A" w:rsidRPr="00EF239E" w:rsidRDefault="00436C9A" w:rsidP="00806BE6">
            <w:pPr>
              <w:pStyle w:val="BodyText21"/>
              <w:snapToGrid w:val="0"/>
              <w:spacing w:before="120"/>
              <w:jc w:val="center"/>
              <w:rPr>
                <w:rFonts w:cs="Arial"/>
                <w:sz w:val="36"/>
                <w:szCs w:val="36"/>
              </w:rPr>
            </w:pPr>
            <w:r w:rsidRPr="00EF239E">
              <w:rPr>
                <w:rFonts w:cs="Arial"/>
                <w:sz w:val="36"/>
                <w:szCs w:val="36"/>
              </w:rPr>
              <w:t>PONUDBA, NE ODPIRAJ !</w:t>
            </w:r>
          </w:p>
        </w:tc>
      </w:tr>
    </w:tbl>
    <w:p w14:paraId="66060D87" w14:textId="77777777" w:rsidR="00436C9A" w:rsidRPr="00EF239E" w:rsidRDefault="00436C9A" w:rsidP="00436C9A">
      <w:pPr>
        <w:pStyle w:val="Naslov"/>
        <w:rPr>
          <w:rFonts w:ascii="Arial" w:hAnsi="Arial" w:cs="Arial"/>
          <w:sz w:val="20"/>
        </w:rPr>
      </w:pPr>
    </w:p>
    <w:tbl>
      <w:tblPr>
        <w:tblW w:w="12616" w:type="dxa"/>
        <w:tblInd w:w="534" w:type="dxa"/>
        <w:tblBorders>
          <w:top w:val="single" w:sz="18" w:space="0" w:color="auto"/>
          <w:left w:val="single" w:sz="18" w:space="0" w:color="auto"/>
          <w:bottom w:val="single" w:sz="18" w:space="0" w:color="auto"/>
          <w:right w:val="single" w:sz="18" w:space="0" w:color="auto"/>
        </w:tblBorders>
        <w:shd w:val="clear" w:color="auto" w:fill="FFCC99"/>
        <w:tblLook w:val="0000" w:firstRow="0" w:lastRow="0" w:firstColumn="0" w:lastColumn="0" w:noHBand="0" w:noVBand="0"/>
      </w:tblPr>
      <w:tblGrid>
        <w:gridCol w:w="1134"/>
        <w:gridCol w:w="850"/>
        <w:gridCol w:w="4111"/>
        <w:gridCol w:w="6521"/>
      </w:tblGrid>
      <w:tr w:rsidR="00436C9A" w:rsidRPr="00EF239E" w14:paraId="62206F7D" w14:textId="77777777" w:rsidTr="001E69D6">
        <w:trPr>
          <w:cantSplit/>
        </w:trPr>
        <w:tc>
          <w:tcPr>
            <w:tcW w:w="6095" w:type="dxa"/>
            <w:gridSpan w:val="3"/>
            <w:tcBorders>
              <w:top w:val="single" w:sz="18" w:space="0" w:color="auto"/>
              <w:bottom w:val="single" w:sz="18" w:space="0" w:color="auto"/>
              <w:right w:val="single" w:sz="18" w:space="0" w:color="auto"/>
            </w:tcBorders>
            <w:shd w:val="clear" w:color="auto" w:fill="BDD6EE" w:themeFill="accent1" w:themeFillTint="66"/>
            <w:vAlign w:val="center"/>
          </w:tcPr>
          <w:p w14:paraId="1141E351" w14:textId="77777777" w:rsidR="00436C9A" w:rsidRPr="00EF239E" w:rsidRDefault="00436C9A" w:rsidP="00806BE6">
            <w:pPr>
              <w:rPr>
                <w:b/>
              </w:rPr>
            </w:pPr>
            <w:r w:rsidRPr="00EF239E">
              <w:rPr>
                <w:b/>
              </w:rPr>
              <w:t>Pošiljatelj (vlagatelj):</w:t>
            </w:r>
          </w:p>
        </w:tc>
        <w:tc>
          <w:tcPr>
            <w:tcW w:w="6521" w:type="dxa"/>
            <w:vMerge w:val="restart"/>
            <w:tcBorders>
              <w:top w:val="single" w:sz="18" w:space="0" w:color="auto"/>
              <w:left w:val="single" w:sz="18" w:space="0" w:color="auto"/>
            </w:tcBorders>
            <w:shd w:val="clear" w:color="auto" w:fill="BDD6EE" w:themeFill="accent1" w:themeFillTint="66"/>
          </w:tcPr>
          <w:p w14:paraId="27BA43CA" w14:textId="77777777" w:rsidR="00436C9A" w:rsidRPr="00EF239E" w:rsidRDefault="00436C9A" w:rsidP="00806BE6">
            <w:pPr>
              <w:spacing w:before="120" w:after="120"/>
              <w:rPr>
                <w:b/>
                <w:color w:val="000000"/>
                <w:sz w:val="22"/>
              </w:rPr>
            </w:pPr>
            <w:r w:rsidRPr="00EF239E">
              <w:rPr>
                <w:b/>
              </w:rPr>
              <w:t>Prejemnik :</w:t>
            </w:r>
            <w:r w:rsidRPr="00EF239E">
              <w:rPr>
                <w:b/>
                <w:color w:val="000000"/>
                <w:sz w:val="22"/>
              </w:rPr>
              <w:t xml:space="preserve"> </w:t>
            </w:r>
          </w:p>
          <w:p w14:paraId="2FC75A0D" w14:textId="77777777" w:rsidR="00436C9A" w:rsidRPr="00EF239E" w:rsidRDefault="00436C9A" w:rsidP="00806BE6">
            <w:pPr>
              <w:spacing w:before="120" w:after="120"/>
              <w:rPr>
                <w:b/>
                <w:color w:val="000000"/>
                <w:sz w:val="22"/>
              </w:rPr>
            </w:pPr>
            <w:r w:rsidRPr="00EF239E">
              <w:rPr>
                <w:b/>
                <w:color w:val="000000"/>
                <w:sz w:val="22"/>
              </w:rPr>
              <w:t>Ministrstvo za okolje in prostor</w:t>
            </w:r>
          </w:p>
          <w:p w14:paraId="0DD66B02" w14:textId="77777777" w:rsidR="00436C9A" w:rsidRPr="00EF239E" w:rsidRDefault="00436C9A" w:rsidP="00806BE6">
            <w:pPr>
              <w:spacing w:before="120" w:after="120"/>
              <w:rPr>
                <w:b/>
                <w:color w:val="000000"/>
                <w:sz w:val="22"/>
              </w:rPr>
            </w:pPr>
            <w:r w:rsidRPr="00EF239E">
              <w:rPr>
                <w:b/>
                <w:color w:val="000000"/>
                <w:sz w:val="22"/>
              </w:rPr>
              <w:t>INŠPEKTORAT RS ZA OKOLJE IN PROSTOR</w:t>
            </w:r>
          </w:p>
          <w:p w14:paraId="75D3EDBC" w14:textId="77777777" w:rsidR="00436C9A" w:rsidRPr="00EF239E" w:rsidRDefault="00436C9A" w:rsidP="00806BE6">
            <w:pPr>
              <w:spacing w:before="120" w:after="120"/>
              <w:rPr>
                <w:b/>
                <w:color w:val="000000"/>
                <w:sz w:val="22"/>
              </w:rPr>
            </w:pPr>
            <w:r w:rsidRPr="00EF239E">
              <w:rPr>
                <w:b/>
                <w:color w:val="000000"/>
                <w:sz w:val="22"/>
              </w:rPr>
              <w:t>Dunajska cesta 58</w:t>
            </w:r>
          </w:p>
          <w:p w14:paraId="5E544679" w14:textId="77777777" w:rsidR="00436C9A" w:rsidRPr="00EF239E" w:rsidRDefault="00436C9A" w:rsidP="00806BE6">
            <w:pPr>
              <w:rPr>
                <w:b/>
              </w:rPr>
            </w:pPr>
            <w:r w:rsidRPr="00EF239E">
              <w:rPr>
                <w:b/>
                <w:color w:val="000000"/>
                <w:sz w:val="22"/>
              </w:rPr>
              <w:t>1000 Ljubljana</w:t>
            </w:r>
          </w:p>
        </w:tc>
      </w:tr>
      <w:tr w:rsidR="00436C9A" w:rsidRPr="00EF239E" w14:paraId="7E9BB249" w14:textId="77777777" w:rsidTr="001E69D6">
        <w:trPr>
          <w:cantSplit/>
        </w:trPr>
        <w:tc>
          <w:tcPr>
            <w:tcW w:w="1134" w:type="dxa"/>
            <w:tcBorders>
              <w:top w:val="single" w:sz="18" w:space="0" w:color="auto"/>
              <w:bottom w:val="single" w:sz="4" w:space="0" w:color="auto"/>
              <w:right w:val="single" w:sz="4" w:space="0" w:color="auto"/>
            </w:tcBorders>
          </w:tcPr>
          <w:p w14:paraId="1161FEF5" w14:textId="77777777" w:rsidR="00436C9A" w:rsidRPr="00EF239E" w:rsidRDefault="00436C9A" w:rsidP="00806BE6">
            <w:r w:rsidRPr="00EF239E">
              <w:t xml:space="preserve">Naziv: </w:t>
            </w:r>
          </w:p>
        </w:tc>
        <w:tc>
          <w:tcPr>
            <w:tcW w:w="4961" w:type="dxa"/>
            <w:gridSpan w:val="2"/>
            <w:tcBorders>
              <w:top w:val="single" w:sz="18" w:space="0" w:color="auto"/>
              <w:left w:val="single" w:sz="4" w:space="0" w:color="auto"/>
              <w:bottom w:val="single" w:sz="4" w:space="0" w:color="auto"/>
              <w:right w:val="single" w:sz="18" w:space="0" w:color="auto"/>
            </w:tcBorders>
          </w:tcPr>
          <w:p w14:paraId="777EA9BC" w14:textId="77777777" w:rsidR="00436C9A" w:rsidRPr="00EF239E" w:rsidRDefault="00436C9A" w:rsidP="00806BE6">
            <w:pPr>
              <w:pStyle w:val="Index"/>
              <w:suppressLineNumbers w:val="0"/>
              <w:rPr>
                <w:rFonts w:cs="Arial"/>
                <w:b/>
                <w:lang w:val="sl-SI"/>
              </w:rPr>
            </w:pPr>
          </w:p>
        </w:tc>
        <w:tc>
          <w:tcPr>
            <w:tcW w:w="6521" w:type="dxa"/>
            <w:vMerge/>
            <w:tcBorders>
              <w:left w:val="single" w:sz="18" w:space="0" w:color="auto"/>
            </w:tcBorders>
            <w:shd w:val="clear" w:color="auto" w:fill="BDD6EE" w:themeFill="accent1" w:themeFillTint="66"/>
          </w:tcPr>
          <w:p w14:paraId="51427BFE" w14:textId="77777777" w:rsidR="00436C9A" w:rsidRPr="00EF239E" w:rsidRDefault="00436C9A" w:rsidP="00806BE6"/>
        </w:tc>
      </w:tr>
      <w:tr w:rsidR="00436C9A" w:rsidRPr="00EF239E" w14:paraId="11BE7A24" w14:textId="77777777" w:rsidTr="001E69D6">
        <w:trPr>
          <w:cantSplit/>
        </w:trPr>
        <w:tc>
          <w:tcPr>
            <w:tcW w:w="1134" w:type="dxa"/>
            <w:tcBorders>
              <w:top w:val="single" w:sz="4" w:space="0" w:color="auto"/>
              <w:bottom w:val="single" w:sz="4" w:space="0" w:color="auto"/>
              <w:right w:val="single" w:sz="4" w:space="0" w:color="auto"/>
            </w:tcBorders>
          </w:tcPr>
          <w:p w14:paraId="361393C1" w14:textId="77777777" w:rsidR="00436C9A" w:rsidRPr="00EF239E" w:rsidRDefault="00436C9A" w:rsidP="00806BE6">
            <w:pPr>
              <w:pStyle w:val="Telobesedila-zamik"/>
              <w:rPr>
                <w:rFonts w:ascii="Arial" w:hAnsi="Arial"/>
                <w:szCs w:val="20"/>
                <w:lang w:val="sl-SI"/>
              </w:rPr>
            </w:pPr>
            <w:r w:rsidRPr="00EF239E">
              <w:rPr>
                <w:rFonts w:ascii="Arial" w:hAnsi="Arial"/>
                <w:szCs w:val="20"/>
                <w:lang w:val="sl-SI"/>
              </w:rPr>
              <w:t>Naslov:</w:t>
            </w:r>
          </w:p>
        </w:tc>
        <w:tc>
          <w:tcPr>
            <w:tcW w:w="4961" w:type="dxa"/>
            <w:gridSpan w:val="2"/>
            <w:tcBorders>
              <w:top w:val="single" w:sz="4" w:space="0" w:color="auto"/>
              <w:left w:val="single" w:sz="4" w:space="0" w:color="auto"/>
              <w:bottom w:val="single" w:sz="4" w:space="0" w:color="auto"/>
              <w:right w:val="single" w:sz="18" w:space="0" w:color="auto"/>
            </w:tcBorders>
          </w:tcPr>
          <w:p w14:paraId="2818290F" w14:textId="77777777" w:rsidR="00436C9A" w:rsidRPr="00EF239E" w:rsidRDefault="00436C9A" w:rsidP="00806BE6">
            <w:pPr>
              <w:pStyle w:val="Index"/>
              <w:suppressLineNumbers w:val="0"/>
              <w:rPr>
                <w:rFonts w:cs="Arial"/>
                <w:lang w:val="sl-SI"/>
              </w:rPr>
            </w:pPr>
          </w:p>
        </w:tc>
        <w:tc>
          <w:tcPr>
            <w:tcW w:w="6521" w:type="dxa"/>
            <w:vMerge/>
            <w:tcBorders>
              <w:left w:val="single" w:sz="18" w:space="0" w:color="auto"/>
            </w:tcBorders>
            <w:shd w:val="clear" w:color="auto" w:fill="BDD6EE" w:themeFill="accent1" w:themeFillTint="66"/>
          </w:tcPr>
          <w:p w14:paraId="41EBE50A" w14:textId="77777777" w:rsidR="00436C9A" w:rsidRPr="00EF239E" w:rsidRDefault="00436C9A" w:rsidP="00806BE6"/>
        </w:tc>
      </w:tr>
      <w:tr w:rsidR="00436C9A" w:rsidRPr="00EF239E" w14:paraId="09D32BC4" w14:textId="77777777" w:rsidTr="001E69D6">
        <w:trPr>
          <w:cantSplit/>
        </w:trPr>
        <w:tc>
          <w:tcPr>
            <w:tcW w:w="6095" w:type="dxa"/>
            <w:gridSpan w:val="3"/>
            <w:tcBorders>
              <w:top w:val="single" w:sz="4" w:space="0" w:color="auto"/>
              <w:bottom w:val="single" w:sz="4" w:space="0" w:color="auto"/>
              <w:right w:val="single" w:sz="18" w:space="0" w:color="auto"/>
            </w:tcBorders>
          </w:tcPr>
          <w:p w14:paraId="536071D2" w14:textId="77777777" w:rsidR="00436C9A" w:rsidRPr="00EF239E" w:rsidRDefault="00436C9A" w:rsidP="00806BE6">
            <w:pPr>
              <w:pStyle w:val="Index"/>
              <w:suppressLineNumbers w:val="0"/>
              <w:rPr>
                <w:rFonts w:cs="Arial"/>
                <w:lang w:val="sl-SI"/>
              </w:rPr>
            </w:pPr>
            <w:proofErr w:type="spellStart"/>
            <w:r w:rsidRPr="00EF239E">
              <w:rPr>
                <w:rFonts w:cs="Arial"/>
                <w:lang w:val="sl-SI"/>
              </w:rPr>
              <w:t>Zap</w:t>
            </w:r>
            <w:proofErr w:type="spellEnd"/>
            <w:r w:rsidRPr="00EF239E">
              <w:rPr>
                <w:rFonts w:cs="Arial"/>
                <w:lang w:val="sl-SI"/>
              </w:rPr>
              <w:t>. št. ovojnice/št. vseh ovojnic</w:t>
            </w:r>
          </w:p>
        </w:tc>
        <w:tc>
          <w:tcPr>
            <w:tcW w:w="6521" w:type="dxa"/>
            <w:vMerge/>
            <w:tcBorders>
              <w:left w:val="single" w:sz="18" w:space="0" w:color="auto"/>
            </w:tcBorders>
            <w:shd w:val="clear" w:color="auto" w:fill="BDD6EE" w:themeFill="accent1" w:themeFillTint="66"/>
          </w:tcPr>
          <w:p w14:paraId="35FB6EB7" w14:textId="77777777" w:rsidR="00436C9A" w:rsidRPr="00EF239E" w:rsidRDefault="00436C9A" w:rsidP="00806BE6"/>
        </w:tc>
      </w:tr>
      <w:bookmarkStart w:id="190" w:name="Check2"/>
      <w:tr w:rsidR="00436C9A" w:rsidRPr="00EF239E" w14:paraId="67AB4298" w14:textId="77777777" w:rsidTr="001E69D6">
        <w:trPr>
          <w:cantSplit/>
        </w:trPr>
        <w:tc>
          <w:tcPr>
            <w:tcW w:w="6095" w:type="dxa"/>
            <w:gridSpan w:val="3"/>
            <w:tcBorders>
              <w:top w:val="single" w:sz="4" w:space="0" w:color="auto"/>
              <w:bottom w:val="single" w:sz="18" w:space="0" w:color="auto"/>
              <w:right w:val="single" w:sz="18" w:space="0" w:color="auto"/>
            </w:tcBorders>
          </w:tcPr>
          <w:p w14:paraId="0542A40C" w14:textId="77777777" w:rsidR="00436C9A" w:rsidRPr="00EF239E" w:rsidRDefault="00436C9A" w:rsidP="00806BE6">
            <w:pPr>
              <w:snapToGrid w:val="0"/>
              <w:jc w:val="both"/>
            </w:pPr>
            <w:r w:rsidRPr="00EF239E">
              <w:fldChar w:fldCharType="begin">
                <w:ffData>
                  <w:name w:val="Check2"/>
                  <w:enabled/>
                  <w:calcOnExit w:val="0"/>
                  <w:checkBox>
                    <w:sizeAuto/>
                    <w:default w:val="1"/>
                  </w:checkBox>
                </w:ffData>
              </w:fldChar>
            </w:r>
            <w:r w:rsidRPr="00EF239E">
              <w:instrText xml:space="preserve"> FORMCHECKBOX </w:instrText>
            </w:r>
            <w:r w:rsidR="0098185F">
              <w:fldChar w:fldCharType="separate"/>
            </w:r>
            <w:r w:rsidRPr="00EF239E">
              <w:fldChar w:fldCharType="end"/>
            </w:r>
            <w:bookmarkEnd w:id="190"/>
            <w:r w:rsidRPr="00EF239E">
              <w:t xml:space="preserve"> Ponudba </w:t>
            </w:r>
          </w:p>
          <w:p w14:paraId="689C096B" w14:textId="77777777" w:rsidR="00436C9A" w:rsidRPr="00EF239E" w:rsidRDefault="00436C9A" w:rsidP="00806BE6">
            <w:pPr>
              <w:jc w:val="both"/>
            </w:pPr>
            <w:r w:rsidRPr="00EF239E">
              <w:fldChar w:fldCharType="begin">
                <w:ffData>
                  <w:name w:val="Check3"/>
                  <w:enabled/>
                  <w:calcOnExit w:val="0"/>
                  <w:checkBox>
                    <w:sizeAuto/>
                    <w:default w:val="0"/>
                  </w:checkBox>
                </w:ffData>
              </w:fldChar>
            </w:r>
            <w:r w:rsidRPr="00EF239E">
              <w:instrText xml:space="preserve"> FORMCHECKBOX </w:instrText>
            </w:r>
            <w:r w:rsidR="0098185F">
              <w:fldChar w:fldCharType="separate"/>
            </w:r>
            <w:r w:rsidRPr="00EF239E">
              <w:fldChar w:fldCharType="end"/>
            </w:r>
            <w:r w:rsidRPr="00EF239E">
              <w:t xml:space="preserve"> Sprememba</w:t>
            </w:r>
          </w:p>
          <w:p w14:paraId="45223C64" w14:textId="77777777" w:rsidR="00436C9A" w:rsidRPr="00EF239E" w:rsidRDefault="00436C9A" w:rsidP="00806BE6">
            <w:r w:rsidRPr="00EF239E">
              <w:fldChar w:fldCharType="begin">
                <w:ffData>
                  <w:name w:val="Check4"/>
                  <w:enabled/>
                  <w:calcOnExit w:val="0"/>
                  <w:checkBox>
                    <w:sizeAuto/>
                    <w:default w:val="0"/>
                  </w:checkBox>
                </w:ffData>
              </w:fldChar>
            </w:r>
            <w:r w:rsidRPr="00EF239E">
              <w:instrText xml:space="preserve"> FORMCHECKBOX </w:instrText>
            </w:r>
            <w:r w:rsidR="0098185F">
              <w:fldChar w:fldCharType="separate"/>
            </w:r>
            <w:r w:rsidRPr="00EF239E">
              <w:fldChar w:fldCharType="end"/>
            </w:r>
            <w:r w:rsidRPr="00EF239E">
              <w:t xml:space="preserve"> Umik</w:t>
            </w:r>
          </w:p>
        </w:tc>
        <w:tc>
          <w:tcPr>
            <w:tcW w:w="6521" w:type="dxa"/>
            <w:vMerge/>
            <w:tcBorders>
              <w:left w:val="single" w:sz="18" w:space="0" w:color="auto"/>
              <w:bottom w:val="single" w:sz="18" w:space="0" w:color="auto"/>
            </w:tcBorders>
            <w:shd w:val="clear" w:color="auto" w:fill="BDD6EE" w:themeFill="accent1" w:themeFillTint="66"/>
          </w:tcPr>
          <w:p w14:paraId="4D739F18" w14:textId="77777777" w:rsidR="00436C9A" w:rsidRPr="00EF239E" w:rsidRDefault="00436C9A" w:rsidP="00806BE6"/>
        </w:tc>
      </w:tr>
      <w:tr w:rsidR="00436C9A" w:rsidRPr="00EF239E" w14:paraId="1DB90434" w14:textId="77777777" w:rsidTr="001E69D6">
        <w:trPr>
          <w:cantSplit/>
        </w:trPr>
        <w:tc>
          <w:tcPr>
            <w:tcW w:w="6095" w:type="dxa"/>
            <w:gridSpan w:val="3"/>
            <w:tcBorders>
              <w:top w:val="single" w:sz="18" w:space="0" w:color="auto"/>
              <w:bottom w:val="single" w:sz="18" w:space="0" w:color="auto"/>
              <w:right w:val="single" w:sz="18" w:space="0" w:color="auto"/>
            </w:tcBorders>
            <w:shd w:val="clear" w:color="auto" w:fill="BDD6EE" w:themeFill="accent1" w:themeFillTint="66"/>
          </w:tcPr>
          <w:p w14:paraId="3026AA1F" w14:textId="77777777" w:rsidR="00436C9A" w:rsidRPr="00EF239E" w:rsidRDefault="00436C9A" w:rsidP="00806BE6">
            <w:pPr>
              <w:rPr>
                <w:b/>
              </w:rPr>
            </w:pPr>
            <w:r w:rsidRPr="00EF239E">
              <w:rPr>
                <w:b/>
              </w:rPr>
              <w:t xml:space="preserve">Javno naročilo (predmet): </w:t>
            </w:r>
          </w:p>
        </w:tc>
        <w:tc>
          <w:tcPr>
            <w:tcW w:w="6521" w:type="dxa"/>
            <w:vMerge w:val="restart"/>
            <w:tcBorders>
              <w:top w:val="single" w:sz="18" w:space="0" w:color="auto"/>
              <w:left w:val="single" w:sz="18" w:space="0" w:color="auto"/>
              <w:bottom w:val="single" w:sz="18" w:space="0" w:color="auto"/>
            </w:tcBorders>
          </w:tcPr>
          <w:p w14:paraId="56592620" w14:textId="77777777" w:rsidR="00436C9A" w:rsidRPr="00EF239E" w:rsidRDefault="00436C9A" w:rsidP="00806BE6">
            <w:pPr>
              <w:rPr>
                <w:sz w:val="22"/>
                <w:szCs w:val="23"/>
                <w:lang w:eastAsia="zh-CN"/>
              </w:rPr>
            </w:pPr>
          </w:p>
          <w:p w14:paraId="351882AD" w14:textId="77777777" w:rsidR="00436C9A" w:rsidRPr="00EF239E" w:rsidRDefault="00436C9A" w:rsidP="00806BE6">
            <w:pPr>
              <w:rPr>
                <w:szCs w:val="23"/>
                <w:lang w:eastAsia="zh-CN"/>
              </w:rPr>
            </w:pPr>
            <w:r w:rsidRPr="00EF239E">
              <w:rPr>
                <w:szCs w:val="23"/>
                <w:lang w:eastAsia="zh-CN"/>
              </w:rPr>
              <w:t>(izpolni vložišče naročnika):</w:t>
            </w:r>
          </w:p>
          <w:tbl>
            <w:tblPr>
              <w:tblStyle w:val="Tabelamrea"/>
              <w:tblW w:w="0" w:type="auto"/>
              <w:tblLook w:val="04A0" w:firstRow="1" w:lastRow="0" w:firstColumn="1" w:lastColumn="0" w:noHBand="0" w:noVBand="1"/>
            </w:tblPr>
            <w:tblGrid>
              <w:gridCol w:w="2449"/>
              <w:gridCol w:w="3846"/>
            </w:tblGrid>
            <w:tr w:rsidR="00436C9A" w:rsidRPr="00EF239E" w14:paraId="63AA3BD4" w14:textId="77777777" w:rsidTr="00806BE6">
              <w:trPr>
                <w:trHeight w:val="284"/>
              </w:trPr>
              <w:tc>
                <w:tcPr>
                  <w:tcW w:w="2581" w:type="dxa"/>
                  <w:vAlign w:val="center"/>
                </w:tcPr>
                <w:p w14:paraId="0859F3A7" w14:textId="77777777" w:rsidR="00436C9A" w:rsidRPr="00EF239E" w:rsidRDefault="00436C9A" w:rsidP="00806BE6">
                  <w:pPr>
                    <w:jc w:val="right"/>
                    <w:rPr>
                      <w:szCs w:val="23"/>
                      <w:lang w:eastAsia="zh-CN"/>
                    </w:rPr>
                  </w:pPr>
                  <w:r w:rsidRPr="00EF239E">
                    <w:rPr>
                      <w:szCs w:val="23"/>
                      <w:lang w:eastAsia="zh-CN"/>
                    </w:rPr>
                    <w:t>Datum prispetja:</w:t>
                  </w:r>
                </w:p>
              </w:tc>
              <w:tc>
                <w:tcPr>
                  <w:tcW w:w="4181" w:type="dxa"/>
                  <w:vAlign w:val="center"/>
                </w:tcPr>
                <w:p w14:paraId="7DE5081C" w14:textId="77777777" w:rsidR="00436C9A" w:rsidRPr="00EF239E" w:rsidRDefault="00436C9A" w:rsidP="00806BE6">
                  <w:pPr>
                    <w:rPr>
                      <w:szCs w:val="23"/>
                      <w:lang w:eastAsia="zh-CN"/>
                    </w:rPr>
                  </w:pPr>
                </w:p>
                <w:p w14:paraId="56750E16" w14:textId="77777777" w:rsidR="00436C9A" w:rsidRPr="00EF239E" w:rsidRDefault="00436C9A" w:rsidP="00806BE6">
                  <w:pPr>
                    <w:rPr>
                      <w:szCs w:val="23"/>
                      <w:lang w:eastAsia="zh-CN"/>
                    </w:rPr>
                  </w:pPr>
                </w:p>
              </w:tc>
            </w:tr>
            <w:tr w:rsidR="00436C9A" w:rsidRPr="00EF239E" w14:paraId="5981DA97" w14:textId="77777777" w:rsidTr="00806BE6">
              <w:trPr>
                <w:trHeight w:val="284"/>
              </w:trPr>
              <w:tc>
                <w:tcPr>
                  <w:tcW w:w="2581" w:type="dxa"/>
                  <w:vAlign w:val="center"/>
                </w:tcPr>
                <w:p w14:paraId="14C62C0E" w14:textId="77777777" w:rsidR="00436C9A" w:rsidRPr="00EF239E" w:rsidRDefault="00436C9A" w:rsidP="00806BE6">
                  <w:pPr>
                    <w:jc w:val="right"/>
                    <w:rPr>
                      <w:szCs w:val="23"/>
                      <w:lang w:eastAsia="zh-CN"/>
                    </w:rPr>
                  </w:pPr>
                  <w:r w:rsidRPr="00EF239E">
                    <w:rPr>
                      <w:szCs w:val="23"/>
                      <w:lang w:eastAsia="zh-CN"/>
                    </w:rPr>
                    <w:t>Ura prispetja:</w:t>
                  </w:r>
                </w:p>
              </w:tc>
              <w:tc>
                <w:tcPr>
                  <w:tcW w:w="4181" w:type="dxa"/>
                  <w:vAlign w:val="center"/>
                </w:tcPr>
                <w:p w14:paraId="1194C81E" w14:textId="77777777" w:rsidR="00436C9A" w:rsidRPr="00EF239E" w:rsidRDefault="00436C9A" w:rsidP="00806BE6">
                  <w:pPr>
                    <w:rPr>
                      <w:szCs w:val="23"/>
                      <w:lang w:eastAsia="zh-CN"/>
                    </w:rPr>
                  </w:pPr>
                </w:p>
                <w:p w14:paraId="13CDCEC3" w14:textId="77777777" w:rsidR="00436C9A" w:rsidRPr="00EF239E" w:rsidRDefault="00436C9A" w:rsidP="00806BE6">
                  <w:pPr>
                    <w:rPr>
                      <w:szCs w:val="23"/>
                      <w:lang w:eastAsia="zh-CN"/>
                    </w:rPr>
                  </w:pPr>
                </w:p>
              </w:tc>
            </w:tr>
            <w:tr w:rsidR="00436C9A" w:rsidRPr="00EF239E" w14:paraId="56A31D61" w14:textId="77777777" w:rsidTr="00806BE6">
              <w:trPr>
                <w:trHeight w:val="284"/>
              </w:trPr>
              <w:tc>
                <w:tcPr>
                  <w:tcW w:w="2581" w:type="dxa"/>
                  <w:vAlign w:val="center"/>
                </w:tcPr>
                <w:p w14:paraId="65ABC532" w14:textId="77777777" w:rsidR="00436C9A" w:rsidRPr="00EF239E" w:rsidRDefault="00436C9A" w:rsidP="00806BE6">
                  <w:pPr>
                    <w:jc w:val="right"/>
                    <w:rPr>
                      <w:szCs w:val="23"/>
                      <w:lang w:eastAsia="zh-CN"/>
                    </w:rPr>
                  </w:pPr>
                  <w:r w:rsidRPr="00EF239E">
                    <w:rPr>
                      <w:szCs w:val="23"/>
                      <w:lang w:eastAsia="zh-CN"/>
                    </w:rPr>
                    <w:t>Podpis:</w:t>
                  </w:r>
                </w:p>
              </w:tc>
              <w:tc>
                <w:tcPr>
                  <w:tcW w:w="4181" w:type="dxa"/>
                  <w:vAlign w:val="center"/>
                </w:tcPr>
                <w:p w14:paraId="09B8F00D" w14:textId="77777777" w:rsidR="00436C9A" w:rsidRPr="00EF239E" w:rsidRDefault="00436C9A" w:rsidP="00806BE6">
                  <w:pPr>
                    <w:rPr>
                      <w:szCs w:val="23"/>
                      <w:lang w:eastAsia="zh-CN"/>
                    </w:rPr>
                  </w:pPr>
                </w:p>
                <w:p w14:paraId="16DDD0E2" w14:textId="77777777" w:rsidR="00436C9A" w:rsidRPr="00EF239E" w:rsidRDefault="00436C9A" w:rsidP="00806BE6">
                  <w:pPr>
                    <w:rPr>
                      <w:szCs w:val="23"/>
                      <w:lang w:eastAsia="zh-CN"/>
                    </w:rPr>
                  </w:pPr>
                </w:p>
              </w:tc>
            </w:tr>
          </w:tbl>
          <w:p w14:paraId="4AAB03AE" w14:textId="77777777" w:rsidR="00436C9A" w:rsidRPr="00EF239E" w:rsidRDefault="00436C9A" w:rsidP="00806BE6">
            <w:pPr>
              <w:snapToGrid w:val="0"/>
              <w:spacing w:before="60"/>
              <w:rPr>
                <w:b/>
              </w:rPr>
            </w:pPr>
          </w:p>
        </w:tc>
      </w:tr>
      <w:tr w:rsidR="00436C9A" w:rsidRPr="00EF239E" w14:paraId="6F441842" w14:textId="77777777" w:rsidTr="00806BE6">
        <w:trPr>
          <w:cantSplit/>
        </w:trPr>
        <w:tc>
          <w:tcPr>
            <w:tcW w:w="6095" w:type="dxa"/>
            <w:gridSpan w:val="3"/>
            <w:tcBorders>
              <w:top w:val="single" w:sz="18" w:space="0" w:color="auto"/>
              <w:bottom w:val="single" w:sz="18" w:space="0" w:color="auto"/>
              <w:right w:val="single" w:sz="18" w:space="0" w:color="auto"/>
            </w:tcBorders>
          </w:tcPr>
          <w:p w14:paraId="5DE2F822" w14:textId="77777777" w:rsidR="00436C9A" w:rsidRPr="00EF239E" w:rsidRDefault="007B0744" w:rsidP="00806BE6">
            <w:pPr>
              <w:spacing w:before="120" w:after="120"/>
              <w:jc w:val="both"/>
              <w:rPr>
                <w:b/>
              </w:rPr>
            </w:pPr>
            <w:r w:rsidRPr="00EF239E">
              <w:rPr>
                <w:b/>
              </w:rPr>
              <w:t>Prevzem, prevoz in predelava odpadnih gum</w:t>
            </w:r>
          </w:p>
        </w:tc>
        <w:tc>
          <w:tcPr>
            <w:tcW w:w="6521" w:type="dxa"/>
            <w:vMerge/>
            <w:tcBorders>
              <w:top w:val="nil"/>
              <w:left w:val="single" w:sz="18" w:space="0" w:color="auto"/>
              <w:bottom w:val="single" w:sz="18" w:space="0" w:color="auto"/>
            </w:tcBorders>
            <w:vAlign w:val="center"/>
          </w:tcPr>
          <w:p w14:paraId="675627DC" w14:textId="77777777" w:rsidR="00436C9A" w:rsidRPr="00EF239E" w:rsidRDefault="00436C9A" w:rsidP="00806BE6">
            <w:pPr>
              <w:snapToGrid w:val="0"/>
              <w:spacing w:before="60"/>
              <w:rPr>
                <w:b/>
              </w:rPr>
            </w:pPr>
          </w:p>
        </w:tc>
      </w:tr>
      <w:tr w:rsidR="00436C9A" w:rsidRPr="00EF239E" w14:paraId="02434937" w14:textId="77777777" w:rsidTr="001E69D6">
        <w:trPr>
          <w:cantSplit/>
          <w:trHeight w:val="263"/>
        </w:trPr>
        <w:tc>
          <w:tcPr>
            <w:tcW w:w="1984" w:type="dxa"/>
            <w:gridSpan w:val="2"/>
            <w:tcBorders>
              <w:top w:val="single" w:sz="18" w:space="0" w:color="auto"/>
              <w:bottom w:val="single" w:sz="4" w:space="0" w:color="auto"/>
              <w:right w:val="single" w:sz="18" w:space="0" w:color="auto"/>
            </w:tcBorders>
            <w:shd w:val="clear" w:color="auto" w:fill="BDD6EE" w:themeFill="accent1" w:themeFillTint="66"/>
          </w:tcPr>
          <w:p w14:paraId="2263870D" w14:textId="77777777" w:rsidR="00436C9A" w:rsidRPr="00EF239E" w:rsidRDefault="00436C9A" w:rsidP="00806BE6">
            <w:r w:rsidRPr="00EF239E">
              <w:t>Številka:</w:t>
            </w:r>
          </w:p>
        </w:tc>
        <w:tc>
          <w:tcPr>
            <w:tcW w:w="4111" w:type="dxa"/>
            <w:tcBorders>
              <w:top w:val="single" w:sz="18" w:space="0" w:color="auto"/>
              <w:left w:val="single" w:sz="18" w:space="0" w:color="auto"/>
              <w:bottom w:val="single" w:sz="4" w:space="0" w:color="auto"/>
              <w:right w:val="single" w:sz="18" w:space="0" w:color="auto"/>
            </w:tcBorders>
            <w:vAlign w:val="center"/>
          </w:tcPr>
          <w:p w14:paraId="5F40C6ED" w14:textId="23341433" w:rsidR="00436C9A" w:rsidRPr="00EF239E" w:rsidRDefault="00436C9A" w:rsidP="001C38F8">
            <w:pPr>
              <w:rPr>
                <w:b/>
              </w:rPr>
            </w:pPr>
            <w:r w:rsidRPr="00EF239E">
              <w:rPr>
                <w:b/>
              </w:rPr>
              <w:t>430-</w:t>
            </w:r>
            <w:r w:rsidR="001C38F8" w:rsidRPr="00EF239E">
              <w:rPr>
                <w:b/>
              </w:rPr>
              <w:t>96</w:t>
            </w:r>
            <w:r w:rsidRPr="00EF239E">
              <w:rPr>
                <w:b/>
              </w:rPr>
              <w:t>/2017</w:t>
            </w:r>
          </w:p>
        </w:tc>
        <w:tc>
          <w:tcPr>
            <w:tcW w:w="6521" w:type="dxa"/>
            <w:vMerge/>
            <w:tcBorders>
              <w:top w:val="nil"/>
              <w:left w:val="single" w:sz="18" w:space="0" w:color="auto"/>
              <w:bottom w:val="single" w:sz="18" w:space="0" w:color="auto"/>
            </w:tcBorders>
          </w:tcPr>
          <w:p w14:paraId="531C5DB2" w14:textId="77777777" w:rsidR="00436C9A" w:rsidRPr="00EF239E" w:rsidRDefault="00436C9A" w:rsidP="00806BE6">
            <w:pPr>
              <w:snapToGrid w:val="0"/>
              <w:spacing w:before="60"/>
              <w:jc w:val="both"/>
            </w:pPr>
          </w:p>
        </w:tc>
      </w:tr>
      <w:tr w:rsidR="00436C9A" w:rsidRPr="00EF239E" w14:paraId="2D90EB64" w14:textId="77777777" w:rsidTr="001E69D6">
        <w:trPr>
          <w:cantSplit/>
          <w:trHeight w:val="276"/>
        </w:trPr>
        <w:tc>
          <w:tcPr>
            <w:tcW w:w="1984" w:type="dxa"/>
            <w:gridSpan w:val="2"/>
            <w:tcBorders>
              <w:top w:val="single" w:sz="4" w:space="0" w:color="auto"/>
              <w:bottom w:val="single" w:sz="18" w:space="0" w:color="auto"/>
              <w:right w:val="single" w:sz="18" w:space="0" w:color="auto"/>
            </w:tcBorders>
            <w:shd w:val="clear" w:color="auto" w:fill="BDD6EE" w:themeFill="accent1" w:themeFillTint="66"/>
          </w:tcPr>
          <w:p w14:paraId="6A5C6465" w14:textId="77777777" w:rsidR="00436C9A" w:rsidRPr="00EF239E" w:rsidRDefault="00436C9A" w:rsidP="00806BE6">
            <w:r w:rsidRPr="00EF239E">
              <w:t>Rok za oddajo:</w:t>
            </w:r>
          </w:p>
        </w:tc>
        <w:tc>
          <w:tcPr>
            <w:tcW w:w="4111" w:type="dxa"/>
            <w:tcBorders>
              <w:top w:val="single" w:sz="4" w:space="0" w:color="auto"/>
              <w:left w:val="single" w:sz="18" w:space="0" w:color="auto"/>
              <w:bottom w:val="single" w:sz="18" w:space="0" w:color="auto"/>
              <w:right w:val="single" w:sz="18" w:space="0" w:color="auto"/>
            </w:tcBorders>
          </w:tcPr>
          <w:p w14:paraId="75847758" w14:textId="200D47AF" w:rsidR="00436C9A" w:rsidRPr="00EF239E" w:rsidRDefault="006703E9" w:rsidP="001C38F8">
            <w:pPr>
              <w:rPr>
                <w:b/>
              </w:rPr>
            </w:pPr>
            <w:r w:rsidRPr="00EF239E">
              <w:rPr>
                <w:b/>
              </w:rPr>
              <w:t>1</w:t>
            </w:r>
            <w:r w:rsidR="001C38F8" w:rsidRPr="00EF239E">
              <w:rPr>
                <w:b/>
              </w:rPr>
              <w:t>5</w:t>
            </w:r>
            <w:r w:rsidRPr="00EF239E">
              <w:rPr>
                <w:b/>
              </w:rPr>
              <w:t xml:space="preserve">. </w:t>
            </w:r>
            <w:r w:rsidR="001C38F8" w:rsidRPr="00EF239E">
              <w:rPr>
                <w:b/>
              </w:rPr>
              <w:t>1</w:t>
            </w:r>
            <w:r w:rsidRPr="00EF239E">
              <w:rPr>
                <w:b/>
              </w:rPr>
              <w:t xml:space="preserve">. </w:t>
            </w:r>
            <w:r w:rsidR="00436C9A" w:rsidRPr="00EF239E">
              <w:rPr>
                <w:b/>
              </w:rPr>
              <w:t>201</w:t>
            </w:r>
            <w:r w:rsidR="001C38F8" w:rsidRPr="00EF239E">
              <w:rPr>
                <w:b/>
              </w:rPr>
              <w:t>8</w:t>
            </w:r>
            <w:r w:rsidR="00436C9A" w:rsidRPr="00EF239E">
              <w:rPr>
                <w:b/>
              </w:rPr>
              <w:t xml:space="preserve"> do 10:00</w:t>
            </w:r>
          </w:p>
        </w:tc>
        <w:tc>
          <w:tcPr>
            <w:tcW w:w="6521" w:type="dxa"/>
            <w:vMerge/>
            <w:tcBorders>
              <w:top w:val="nil"/>
              <w:left w:val="single" w:sz="18" w:space="0" w:color="auto"/>
              <w:bottom w:val="single" w:sz="18" w:space="0" w:color="auto"/>
            </w:tcBorders>
          </w:tcPr>
          <w:p w14:paraId="75E35716" w14:textId="77777777" w:rsidR="00436C9A" w:rsidRPr="00EF239E" w:rsidRDefault="00436C9A" w:rsidP="00806BE6">
            <w:pPr>
              <w:pStyle w:val="BodyText21"/>
              <w:snapToGrid w:val="0"/>
              <w:spacing w:before="120"/>
              <w:rPr>
                <w:rFonts w:cs="Arial"/>
                <w:sz w:val="20"/>
              </w:rPr>
            </w:pPr>
          </w:p>
        </w:tc>
      </w:tr>
    </w:tbl>
    <w:p w14:paraId="2BA333AC" w14:textId="77777777" w:rsidR="00436C9A" w:rsidRPr="00EF239E" w:rsidRDefault="00436C9A" w:rsidP="00436C9A"/>
    <w:p w14:paraId="2F0206E1" w14:textId="77777777" w:rsidR="00436C9A" w:rsidRPr="00EF239E" w:rsidRDefault="00436C9A" w:rsidP="00436C9A"/>
    <w:p w14:paraId="7BCEC4D2" w14:textId="77777777" w:rsidR="00436C9A" w:rsidRPr="00EF239E" w:rsidRDefault="00436C9A" w:rsidP="00436C9A">
      <w:pPr>
        <w:rPr>
          <w:lang w:eastAsia="sl-SI"/>
        </w:rPr>
        <w:sectPr w:rsidR="00436C9A" w:rsidRPr="00EF239E" w:rsidSect="00436C9A">
          <w:pgSz w:w="16840" w:h="11907" w:orient="landscape" w:code="9"/>
          <w:pgMar w:top="1701" w:right="1247" w:bottom="1418" w:left="1361" w:header="709" w:footer="709" w:gutter="0"/>
          <w:cols w:space="708"/>
          <w:docGrid w:linePitch="360"/>
        </w:sectPr>
      </w:pPr>
    </w:p>
    <w:p w14:paraId="46619962" w14:textId="77777777" w:rsidR="001E69D6" w:rsidRPr="00EF239E" w:rsidRDefault="001E69D6" w:rsidP="001E69D6">
      <w:pPr>
        <w:pStyle w:val="Naslov2"/>
        <w:tabs>
          <w:tab w:val="clear" w:pos="1504"/>
          <w:tab w:val="num" w:pos="576"/>
        </w:tabs>
        <w:ind w:left="576" w:hanging="576"/>
        <w:rPr>
          <w:lang w:val="en-US"/>
        </w:rPr>
      </w:pPr>
      <w:bookmarkStart w:id="191" w:name="_Toc502827235"/>
      <w:bookmarkStart w:id="192" w:name="_Toc422475904"/>
      <w:bookmarkStart w:id="193" w:name="_Toc431890783"/>
      <w:proofErr w:type="spellStart"/>
      <w:r w:rsidRPr="00EF239E">
        <w:rPr>
          <w:lang w:val="en-US"/>
        </w:rPr>
        <w:lastRenderedPageBreak/>
        <w:t>Priloga</w:t>
      </w:r>
      <w:proofErr w:type="spellEnd"/>
      <w:r w:rsidRPr="00EF239E">
        <w:rPr>
          <w:lang w:val="en-US"/>
        </w:rPr>
        <w:t xml:space="preserve"> 2</w:t>
      </w:r>
      <w:r w:rsidR="0063547E" w:rsidRPr="00EF239E">
        <w:rPr>
          <w:lang w:val="en-US"/>
        </w:rPr>
        <w:t xml:space="preserve">: </w:t>
      </w:r>
      <w:proofErr w:type="spellStart"/>
      <w:r w:rsidR="0063547E" w:rsidRPr="00EF239E">
        <w:rPr>
          <w:lang w:val="en-US"/>
        </w:rPr>
        <w:t>Ponudba</w:t>
      </w:r>
      <w:bookmarkEnd w:id="191"/>
      <w:proofErr w:type="spellEnd"/>
      <w:r w:rsidRPr="00EF239E">
        <w:rPr>
          <w:lang w:val="en-US"/>
        </w:rPr>
        <w:t xml:space="preserve"> </w:t>
      </w:r>
      <w:bookmarkEnd w:id="192"/>
      <w:bookmarkEnd w:id="193"/>
    </w:p>
    <w:p w14:paraId="2946306D" w14:textId="77777777" w:rsidR="001E69D6" w:rsidRPr="00EF239E" w:rsidRDefault="001E69D6" w:rsidP="001E69D6">
      <w:pPr>
        <w:ind w:left="360"/>
        <w:jc w:val="center"/>
        <w:rPr>
          <w:b/>
          <w:lang w:val="en-US"/>
        </w:rPr>
      </w:pPr>
      <w:r w:rsidRPr="00EF239E">
        <w:rPr>
          <w:b/>
          <w:lang w:val="en-US"/>
        </w:rPr>
        <w:t>PONUDBA</w:t>
      </w:r>
    </w:p>
    <w:p w14:paraId="04BC87B0" w14:textId="77777777" w:rsidR="001E69D6" w:rsidRPr="00EF239E" w:rsidRDefault="001E69D6" w:rsidP="001E69D6">
      <w:pPr>
        <w:ind w:left="360"/>
        <w:jc w:val="center"/>
        <w:rPr>
          <w:b/>
          <w:lang w:val="en-US"/>
        </w:rPr>
      </w:pPr>
    </w:p>
    <w:p w14:paraId="4FAE265B" w14:textId="77777777" w:rsidR="001E69D6" w:rsidRPr="00EF239E" w:rsidRDefault="001E69D6" w:rsidP="001E69D6">
      <w:pPr>
        <w:jc w:val="both"/>
      </w:pPr>
      <w:r w:rsidRPr="00EF239E">
        <w:t>Na osnovi javnega naročila za oddajo naročila storitev: »</w:t>
      </w:r>
      <w:r w:rsidR="007B0744" w:rsidRPr="00EF239E">
        <w:t>Prevzem, prevoz in predelava odpadnih gum</w:t>
      </w:r>
      <w:r w:rsidR="007B0744" w:rsidRPr="00EF239E" w:rsidDel="007B0744">
        <w:t xml:space="preserve"> </w:t>
      </w:r>
      <w:r w:rsidRPr="00EF239E">
        <w:rPr>
          <w:i/>
        </w:rPr>
        <w:t>«</w:t>
      </w:r>
      <w:r w:rsidRPr="00EF239E">
        <w:t xml:space="preserve"> dajemo naslednjo ponudbo:</w:t>
      </w:r>
    </w:p>
    <w:p w14:paraId="67024C78" w14:textId="77777777" w:rsidR="001E69D6" w:rsidRPr="00EF239E" w:rsidRDefault="001E69D6" w:rsidP="001E69D6">
      <w:pPr>
        <w:ind w:left="360"/>
        <w:rPr>
          <w:lang w:val="en-US"/>
        </w:rPr>
      </w:pPr>
    </w:p>
    <w:p w14:paraId="5E3C8882" w14:textId="77777777" w:rsidR="001E69D6" w:rsidRPr="00EF239E" w:rsidRDefault="001E69D6" w:rsidP="001E69D6">
      <w:pPr>
        <w:rPr>
          <w:b/>
          <w:lang w:val="en-US"/>
        </w:rPr>
      </w:pPr>
      <w:r w:rsidRPr="00EF239E">
        <w:rPr>
          <w:b/>
          <w:lang w:val="en-US"/>
        </w:rPr>
        <w:t>1. SPLOŠNI PODATKI O PONUDNIKU</w:t>
      </w:r>
    </w:p>
    <w:p w14:paraId="534DD92A" w14:textId="77777777" w:rsidR="001E69D6" w:rsidRPr="00EF239E" w:rsidRDefault="001E69D6" w:rsidP="001E69D6">
      <w:pPr>
        <w:rPr>
          <w:lang w:val="en-US"/>
        </w:rPr>
      </w:pPr>
    </w:p>
    <w:p w14:paraId="6C90F659" w14:textId="77777777" w:rsidR="001E69D6" w:rsidRPr="00EF239E" w:rsidRDefault="001E69D6" w:rsidP="001E69D6">
      <w:pPr>
        <w:rPr>
          <w:b/>
          <w:lang w:val="en-US"/>
        </w:rPr>
      </w:pPr>
      <w:r w:rsidRPr="00EF239E">
        <w:rPr>
          <w:b/>
          <w:lang w:val="en-US"/>
        </w:rPr>
        <w:t>1. 1 PONUDNIK</w:t>
      </w:r>
    </w:p>
    <w:tbl>
      <w:tblPr>
        <w:tblW w:w="9072" w:type="dxa"/>
        <w:tblLayout w:type="fixed"/>
        <w:tblLook w:val="0000" w:firstRow="0" w:lastRow="0" w:firstColumn="0" w:lastColumn="0" w:noHBand="0" w:noVBand="0"/>
      </w:tblPr>
      <w:tblGrid>
        <w:gridCol w:w="4608"/>
        <w:gridCol w:w="4464"/>
      </w:tblGrid>
      <w:tr w:rsidR="001E69D6" w:rsidRPr="00EF239E" w14:paraId="73867BA8" w14:textId="77777777" w:rsidTr="001E69D6">
        <w:tc>
          <w:tcPr>
            <w:tcW w:w="4608" w:type="dxa"/>
            <w:vAlign w:val="center"/>
          </w:tcPr>
          <w:p w14:paraId="1047A939" w14:textId="77777777" w:rsidR="001E69D6" w:rsidRPr="00EF239E" w:rsidRDefault="001E69D6" w:rsidP="00806BE6"/>
          <w:p w14:paraId="2833B0F9" w14:textId="77777777" w:rsidR="001E69D6" w:rsidRPr="00EF239E" w:rsidRDefault="001E69D6" w:rsidP="00806BE6">
            <w:r w:rsidRPr="00EF239E">
              <w:t xml:space="preserve">PONUDNIK </w:t>
            </w:r>
            <w:r w:rsidR="008A4C97" w:rsidRPr="00EF239E">
              <w:t>(</w:t>
            </w:r>
            <w:r w:rsidR="008745F3" w:rsidRPr="00EF239E">
              <w:t xml:space="preserve">oz. </w:t>
            </w:r>
            <w:r w:rsidR="008A4C97" w:rsidRPr="00EF239E">
              <w:t>glavni partner v skupni ponudbi)</w:t>
            </w:r>
          </w:p>
        </w:tc>
        <w:tc>
          <w:tcPr>
            <w:tcW w:w="4464" w:type="dxa"/>
            <w:vAlign w:val="center"/>
          </w:tcPr>
          <w:p w14:paraId="6218FBF3" w14:textId="77777777" w:rsidR="001E69D6" w:rsidRPr="00EF239E" w:rsidRDefault="001E69D6" w:rsidP="00806BE6"/>
        </w:tc>
      </w:tr>
      <w:tr w:rsidR="001E69D6" w:rsidRPr="00EF239E" w14:paraId="3FC94441" w14:textId="77777777" w:rsidTr="001E69D6">
        <w:tc>
          <w:tcPr>
            <w:tcW w:w="4608" w:type="dxa"/>
            <w:vAlign w:val="center"/>
          </w:tcPr>
          <w:p w14:paraId="0942C8D5" w14:textId="77777777" w:rsidR="001E69D6" w:rsidRPr="00EF239E" w:rsidRDefault="001E69D6" w:rsidP="00806BE6"/>
          <w:p w14:paraId="621F3CF6" w14:textId="77777777" w:rsidR="001E69D6" w:rsidRPr="00EF239E" w:rsidRDefault="001E69D6" w:rsidP="00806BE6">
            <w:r w:rsidRPr="00EF239E">
              <w:t>NASLOV PONUDNIKA (sedež in država sedeža)</w:t>
            </w:r>
          </w:p>
        </w:tc>
        <w:tc>
          <w:tcPr>
            <w:tcW w:w="4464" w:type="dxa"/>
            <w:tcBorders>
              <w:top w:val="single" w:sz="6" w:space="0" w:color="auto"/>
            </w:tcBorders>
            <w:vAlign w:val="center"/>
          </w:tcPr>
          <w:p w14:paraId="6372A24D" w14:textId="77777777" w:rsidR="001E69D6" w:rsidRPr="00EF239E" w:rsidRDefault="001E69D6" w:rsidP="00806BE6"/>
        </w:tc>
      </w:tr>
      <w:tr w:rsidR="001E69D6" w:rsidRPr="00EF239E" w14:paraId="0786CF3F" w14:textId="77777777" w:rsidTr="001E69D6">
        <w:tc>
          <w:tcPr>
            <w:tcW w:w="4608" w:type="dxa"/>
            <w:vAlign w:val="center"/>
          </w:tcPr>
          <w:p w14:paraId="274C5B1D" w14:textId="77777777" w:rsidR="001E69D6" w:rsidRPr="00EF239E" w:rsidRDefault="001E69D6" w:rsidP="00806BE6"/>
          <w:p w14:paraId="375037C9" w14:textId="77777777" w:rsidR="001E69D6" w:rsidRPr="00EF239E" w:rsidRDefault="001E69D6" w:rsidP="00806BE6">
            <w:r w:rsidRPr="00EF239E">
              <w:t>ELEKTRONSKI NASLOV PONUDNIKA (za obveščanje)</w:t>
            </w:r>
          </w:p>
        </w:tc>
        <w:tc>
          <w:tcPr>
            <w:tcW w:w="4464" w:type="dxa"/>
            <w:tcBorders>
              <w:top w:val="single" w:sz="6" w:space="0" w:color="auto"/>
            </w:tcBorders>
            <w:vAlign w:val="center"/>
          </w:tcPr>
          <w:p w14:paraId="1B78E21A" w14:textId="77777777" w:rsidR="001E69D6" w:rsidRPr="00EF239E" w:rsidRDefault="001E69D6" w:rsidP="00806BE6"/>
        </w:tc>
      </w:tr>
      <w:tr w:rsidR="001E69D6" w:rsidRPr="00EF239E" w14:paraId="344756DA" w14:textId="77777777" w:rsidTr="001E69D6">
        <w:tc>
          <w:tcPr>
            <w:tcW w:w="4608" w:type="dxa"/>
            <w:vAlign w:val="center"/>
          </w:tcPr>
          <w:p w14:paraId="59C96885" w14:textId="77777777" w:rsidR="001E69D6" w:rsidRPr="00EF239E" w:rsidRDefault="001E69D6" w:rsidP="00806BE6"/>
          <w:p w14:paraId="1EBB9ED8" w14:textId="77777777" w:rsidR="001E69D6" w:rsidRPr="00EF239E" w:rsidRDefault="001E69D6" w:rsidP="00806BE6">
            <w:r w:rsidRPr="00EF239E">
              <w:t>MATIČNA ŠTEVILKA</w:t>
            </w:r>
          </w:p>
        </w:tc>
        <w:tc>
          <w:tcPr>
            <w:tcW w:w="4464" w:type="dxa"/>
            <w:tcBorders>
              <w:top w:val="single" w:sz="6" w:space="0" w:color="auto"/>
            </w:tcBorders>
            <w:vAlign w:val="center"/>
          </w:tcPr>
          <w:p w14:paraId="1EC986DC" w14:textId="77777777" w:rsidR="001E69D6" w:rsidRPr="00EF239E" w:rsidRDefault="001E69D6" w:rsidP="00806BE6"/>
        </w:tc>
      </w:tr>
      <w:tr w:rsidR="001E69D6" w:rsidRPr="00EF239E" w14:paraId="11EFBA6E" w14:textId="77777777" w:rsidTr="001E69D6">
        <w:tc>
          <w:tcPr>
            <w:tcW w:w="4608" w:type="dxa"/>
            <w:vAlign w:val="center"/>
          </w:tcPr>
          <w:p w14:paraId="2FDBB420" w14:textId="77777777" w:rsidR="001E69D6" w:rsidRPr="00EF239E" w:rsidRDefault="001E69D6" w:rsidP="00806BE6"/>
          <w:p w14:paraId="1A99FBAE" w14:textId="77777777" w:rsidR="001E69D6" w:rsidRPr="00EF239E" w:rsidRDefault="001E69D6" w:rsidP="00806BE6">
            <w:r w:rsidRPr="00EF239E">
              <w:t>IDENTIFIKACIJSKA ŠTEVILKA ZA DDV ali davčna številka</w:t>
            </w:r>
          </w:p>
        </w:tc>
        <w:tc>
          <w:tcPr>
            <w:tcW w:w="4464" w:type="dxa"/>
            <w:tcBorders>
              <w:top w:val="single" w:sz="6" w:space="0" w:color="auto"/>
            </w:tcBorders>
            <w:vAlign w:val="center"/>
          </w:tcPr>
          <w:p w14:paraId="205903B3" w14:textId="77777777" w:rsidR="001E69D6" w:rsidRPr="00EF239E" w:rsidRDefault="001E69D6" w:rsidP="00806BE6"/>
        </w:tc>
      </w:tr>
      <w:tr w:rsidR="001E69D6" w:rsidRPr="00EF239E" w14:paraId="5180F577" w14:textId="77777777" w:rsidTr="001E69D6">
        <w:tc>
          <w:tcPr>
            <w:tcW w:w="4608" w:type="dxa"/>
            <w:vAlign w:val="center"/>
          </w:tcPr>
          <w:p w14:paraId="34CFBD9E" w14:textId="77777777" w:rsidR="001E69D6" w:rsidRPr="00EF239E" w:rsidRDefault="001E69D6" w:rsidP="00806BE6"/>
          <w:p w14:paraId="20AA1DF5" w14:textId="77777777" w:rsidR="001E69D6" w:rsidRPr="00EF239E" w:rsidRDefault="001E69D6" w:rsidP="00806BE6">
            <w:r w:rsidRPr="00EF239E">
              <w:t>TRANSAKCIJSKI RAČUN</w:t>
            </w:r>
          </w:p>
        </w:tc>
        <w:tc>
          <w:tcPr>
            <w:tcW w:w="4464" w:type="dxa"/>
            <w:tcBorders>
              <w:top w:val="single" w:sz="6" w:space="0" w:color="auto"/>
            </w:tcBorders>
            <w:vAlign w:val="center"/>
          </w:tcPr>
          <w:p w14:paraId="394C0563" w14:textId="77777777" w:rsidR="001E69D6" w:rsidRPr="00EF239E" w:rsidRDefault="001E69D6" w:rsidP="00806BE6"/>
          <w:p w14:paraId="34778873" w14:textId="77777777" w:rsidR="001E69D6" w:rsidRPr="00EF239E" w:rsidRDefault="001E69D6" w:rsidP="00806BE6">
            <w:r w:rsidRPr="00EF239E">
              <w:t xml:space="preserve">Št.: </w:t>
            </w:r>
          </w:p>
          <w:p w14:paraId="68BA6350" w14:textId="77777777" w:rsidR="001E69D6" w:rsidRPr="00EF239E" w:rsidRDefault="001E69D6" w:rsidP="00806BE6">
            <w:r w:rsidRPr="00EF239E">
              <w:t xml:space="preserve">Odprt pri: </w:t>
            </w:r>
          </w:p>
        </w:tc>
      </w:tr>
      <w:tr w:rsidR="001E69D6" w:rsidRPr="00EF239E" w14:paraId="06DC0AC3" w14:textId="77777777" w:rsidTr="001E69D6">
        <w:trPr>
          <w:trHeight w:val="541"/>
        </w:trPr>
        <w:tc>
          <w:tcPr>
            <w:tcW w:w="4608" w:type="dxa"/>
            <w:vAlign w:val="center"/>
          </w:tcPr>
          <w:p w14:paraId="55BC3676" w14:textId="77777777" w:rsidR="001E69D6" w:rsidRPr="00EF239E" w:rsidRDefault="001E69D6" w:rsidP="00806BE6"/>
          <w:p w14:paraId="3082255C" w14:textId="77777777" w:rsidR="001E69D6" w:rsidRPr="00EF239E" w:rsidRDefault="001E69D6" w:rsidP="00806BE6">
            <w:r w:rsidRPr="00EF239E">
              <w:t>KLASIFIKACIJSKA OZNAKA</w:t>
            </w:r>
          </w:p>
          <w:p w14:paraId="0BE00D39" w14:textId="77777777" w:rsidR="001E69D6" w:rsidRPr="00EF239E" w:rsidRDefault="001E69D6" w:rsidP="00806BE6">
            <w:r w:rsidRPr="00EF239E">
              <w:t>PO NACE (opis dejavnosti):</w:t>
            </w:r>
          </w:p>
        </w:tc>
        <w:tc>
          <w:tcPr>
            <w:tcW w:w="4464" w:type="dxa"/>
            <w:tcBorders>
              <w:top w:val="single" w:sz="6" w:space="0" w:color="auto"/>
              <w:bottom w:val="single" w:sz="4" w:space="0" w:color="auto"/>
            </w:tcBorders>
            <w:vAlign w:val="center"/>
          </w:tcPr>
          <w:p w14:paraId="2D67EC2B" w14:textId="77777777" w:rsidR="001E69D6" w:rsidRPr="00EF239E" w:rsidRDefault="001E69D6" w:rsidP="00806BE6"/>
        </w:tc>
      </w:tr>
      <w:tr w:rsidR="001E69D6" w:rsidRPr="00EF239E" w14:paraId="06552E37" w14:textId="77777777" w:rsidTr="001E69D6">
        <w:tc>
          <w:tcPr>
            <w:tcW w:w="9072" w:type="dxa"/>
            <w:gridSpan w:val="2"/>
            <w:vAlign w:val="center"/>
          </w:tcPr>
          <w:p w14:paraId="429585D9" w14:textId="77777777" w:rsidR="001E69D6" w:rsidRPr="00EF239E" w:rsidRDefault="001E69D6" w:rsidP="00806BE6">
            <w:pPr>
              <w:jc w:val="both"/>
              <w:rPr>
                <w:i/>
              </w:rPr>
            </w:pPr>
          </w:p>
          <w:p w14:paraId="7D3CB9B5" w14:textId="77777777" w:rsidR="001E69D6" w:rsidRPr="00EF239E" w:rsidRDefault="001E69D6" w:rsidP="00806BE6">
            <w:pPr>
              <w:jc w:val="both"/>
              <w:rPr>
                <w:i/>
              </w:rPr>
            </w:pPr>
            <w:r w:rsidRPr="00EF239E">
              <w:rPr>
                <w:i/>
              </w:rPr>
              <w:t>(ponudnik izpolni točko a) ali obkroži točko b)</w:t>
            </w:r>
          </w:p>
          <w:p w14:paraId="1DAD59D4" w14:textId="77777777" w:rsidR="001E69D6" w:rsidRPr="00EF239E" w:rsidRDefault="001E69D6" w:rsidP="00806BE6">
            <w:pPr>
              <w:jc w:val="both"/>
            </w:pPr>
            <w:r w:rsidRPr="00EF239E">
              <w:t xml:space="preserve">a) Za opravljanje dejavnosti, ki je predmet javnega naročila, smo na podlagi Zakona ________________ pridobili ustrezno dovoljenje, št.__________, izdano pri _____________ dne_____________ in smo člani naslednje organizacije: ______________ (vpisati le v primeru, če mora biti ponudnik za opravljanje svoje dejavnosti član posebne organizacije, zbornice ali podobno) </w:t>
            </w:r>
          </w:p>
          <w:p w14:paraId="1E5BE446" w14:textId="77777777" w:rsidR="001E69D6" w:rsidRPr="00EF239E" w:rsidRDefault="001E69D6" w:rsidP="00806BE6">
            <w:pPr>
              <w:jc w:val="both"/>
              <w:rPr>
                <w:b/>
              </w:rPr>
            </w:pPr>
          </w:p>
          <w:p w14:paraId="46510521" w14:textId="77777777" w:rsidR="001E69D6" w:rsidRPr="00EF239E" w:rsidRDefault="001E69D6" w:rsidP="00806BE6">
            <w:pPr>
              <w:jc w:val="both"/>
            </w:pPr>
            <w:r w:rsidRPr="00EF239E">
              <w:rPr>
                <w:b/>
              </w:rPr>
              <w:t>ali</w:t>
            </w:r>
          </w:p>
          <w:p w14:paraId="2D3EA991" w14:textId="77777777" w:rsidR="001E69D6" w:rsidRPr="00EF239E" w:rsidRDefault="001E69D6" w:rsidP="00806BE6">
            <w:pPr>
              <w:jc w:val="both"/>
            </w:pPr>
          </w:p>
          <w:p w14:paraId="57FBECB3" w14:textId="77777777" w:rsidR="001E69D6" w:rsidRPr="00EF239E" w:rsidRDefault="001E69D6" w:rsidP="00806BE6">
            <w:pPr>
              <w:jc w:val="both"/>
            </w:pPr>
            <w:r w:rsidRPr="00EF239E">
              <w:t>b) Za opravljanje dejavnosti, ki je predmet javnega naročila, ne potrebujemo posebnega dovoljenja in lahko dejavnost opravljamo že na podlagi vpisa v sodni register oz. vpisa v Poslovni register Slovenije.</w:t>
            </w:r>
          </w:p>
          <w:p w14:paraId="76B484BD" w14:textId="77777777" w:rsidR="001E69D6" w:rsidRPr="00EF239E" w:rsidRDefault="001E69D6" w:rsidP="00806BE6"/>
        </w:tc>
      </w:tr>
      <w:tr w:rsidR="001E69D6" w:rsidRPr="00EF239E" w14:paraId="1F79EC22" w14:textId="77777777" w:rsidTr="001E69D6">
        <w:tc>
          <w:tcPr>
            <w:tcW w:w="4608" w:type="dxa"/>
            <w:vAlign w:val="center"/>
          </w:tcPr>
          <w:p w14:paraId="0CDAA8A9" w14:textId="77777777" w:rsidR="001E69D6" w:rsidRPr="00EF239E" w:rsidRDefault="001E69D6" w:rsidP="00806BE6"/>
          <w:p w14:paraId="3B85031B" w14:textId="77777777" w:rsidR="001E69D6" w:rsidRPr="00EF239E" w:rsidRDefault="001E69D6" w:rsidP="00806BE6">
            <w:r w:rsidRPr="00EF239E">
              <w:t>KONTAKTNA OSEBA</w:t>
            </w:r>
          </w:p>
        </w:tc>
        <w:tc>
          <w:tcPr>
            <w:tcW w:w="4464" w:type="dxa"/>
            <w:tcBorders>
              <w:top w:val="single" w:sz="6" w:space="0" w:color="auto"/>
            </w:tcBorders>
            <w:vAlign w:val="center"/>
          </w:tcPr>
          <w:p w14:paraId="78D506FC" w14:textId="77777777" w:rsidR="001E69D6" w:rsidRPr="00EF239E" w:rsidRDefault="001E69D6" w:rsidP="00806BE6"/>
        </w:tc>
      </w:tr>
      <w:tr w:rsidR="001E69D6" w:rsidRPr="00EF239E" w14:paraId="0A07D3C7" w14:textId="77777777" w:rsidTr="001E69D6">
        <w:tc>
          <w:tcPr>
            <w:tcW w:w="4608" w:type="dxa"/>
            <w:vAlign w:val="center"/>
          </w:tcPr>
          <w:p w14:paraId="23648E20" w14:textId="77777777" w:rsidR="001E69D6" w:rsidRPr="00EF239E" w:rsidRDefault="001E69D6" w:rsidP="00806BE6"/>
          <w:p w14:paraId="63AD16D2" w14:textId="77777777" w:rsidR="001E69D6" w:rsidRPr="00EF239E" w:rsidRDefault="001E69D6" w:rsidP="00806BE6">
            <w:r w:rsidRPr="00EF239E">
              <w:t>ELEKTRONSKI NASLOV KONTAKTNE OSEBE</w:t>
            </w:r>
          </w:p>
        </w:tc>
        <w:tc>
          <w:tcPr>
            <w:tcW w:w="4464" w:type="dxa"/>
            <w:tcBorders>
              <w:top w:val="single" w:sz="6" w:space="0" w:color="auto"/>
            </w:tcBorders>
            <w:vAlign w:val="center"/>
          </w:tcPr>
          <w:p w14:paraId="02517526" w14:textId="77777777" w:rsidR="001E69D6" w:rsidRPr="00EF239E" w:rsidRDefault="001E69D6" w:rsidP="00806BE6"/>
        </w:tc>
      </w:tr>
      <w:tr w:rsidR="001E69D6" w:rsidRPr="00EF239E" w14:paraId="76E59694" w14:textId="77777777" w:rsidTr="001E69D6">
        <w:tc>
          <w:tcPr>
            <w:tcW w:w="4608" w:type="dxa"/>
            <w:vAlign w:val="center"/>
          </w:tcPr>
          <w:p w14:paraId="695429C6" w14:textId="77777777" w:rsidR="001E69D6" w:rsidRPr="00EF239E" w:rsidRDefault="001E69D6" w:rsidP="00806BE6"/>
          <w:p w14:paraId="5CD36F67" w14:textId="77777777" w:rsidR="001E69D6" w:rsidRPr="00EF239E" w:rsidRDefault="001E69D6" w:rsidP="00806BE6">
            <w:r w:rsidRPr="00EF239E">
              <w:t xml:space="preserve">TELEFON </w:t>
            </w:r>
          </w:p>
        </w:tc>
        <w:tc>
          <w:tcPr>
            <w:tcW w:w="4464" w:type="dxa"/>
            <w:tcBorders>
              <w:top w:val="single" w:sz="6" w:space="0" w:color="auto"/>
            </w:tcBorders>
            <w:vAlign w:val="center"/>
          </w:tcPr>
          <w:p w14:paraId="3665B536" w14:textId="77777777" w:rsidR="001E69D6" w:rsidRPr="00EF239E" w:rsidRDefault="001E69D6" w:rsidP="00806BE6"/>
        </w:tc>
      </w:tr>
      <w:tr w:rsidR="001E69D6" w:rsidRPr="00EF239E" w14:paraId="589BF1E2" w14:textId="77777777" w:rsidTr="001E69D6">
        <w:tc>
          <w:tcPr>
            <w:tcW w:w="4608" w:type="dxa"/>
            <w:vAlign w:val="center"/>
          </w:tcPr>
          <w:p w14:paraId="60CEB449" w14:textId="77777777" w:rsidR="001E69D6" w:rsidRPr="00EF239E" w:rsidRDefault="001E69D6" w:rsidP="00806BE6"/>
          <w:p w14:paraId="74E72C8F" w14:textId="77777777" w:rsidR="001E69D6" w:rsidRPr="00EF239E" w:rsidRDefault="001E69D6" w:rsidP="00806BE6">
            <w:r w:rsidRPr="00EF239E">
              <w:t>SKRBNIK POGODBE</w:t>
            </w:r>
          </w:p>
        </w:tc>
        <w:tc>
          <w:tcPr>
            <w:tcW w:w="4464" w:type="dxa"/>
            <w:tcBorders>
              <w:top w:val="single" w:sz="6" w:space="0" w:color="auto"/>
              <w:bottom w:val="single" w:sz="6" w:space="0" w:color="auto"/>
            </w:tcBorders>
            <w:vAlign w:val="center"/>
          </w:tcPr>
          <w:p w14:paraId="63A55432" w14:textId="77777777" w:rsidR="001E69D6" w:rsidRPr="00EF239E" w:rsidRDefault="001E69D6" w:rsidP="00806BE6"/>
        </w:tc>
      </w:tr>
      <w:tr w:rsidR="001E69D6" w:rsidRPr="00EF239E" w14:paraId="552FDA35" w14:textId="77777777" w:rsidTr="001E69D6">
        <w:tc>
          <w:tcPr>
            <w:tcW w:w="4608" w:type="dxa"/>
            <w:vAlign w:val="center"/>
          </w:tcPr>
          <w:p w14:paraId="719B3E45" w14:textId="77777777" w:rsidR="001E69D6" w:rsidRPr="00EF239E" w:rsidRDefault="001E69D6" w:rsidP="00806BE6"/>
          <w:p w14:paraId="6BB0CEBB" w14:textId="77777777" w:rsidR="001E69D6" w:rsidRPr="00EF239E" w:rsidRDefault="001E69D6" w:rsidP="00806BE6">
            <w:r w:rsidRPr="00EF239E">
              <w:t>ODGOVORNA OSEBA ZA PODPIS POGODBE</w:t>
            </w:r>
          </w:p>
        </w:tc>
        <w:tc>
          <w:tcPr>
            <w:tcW w:w="4464" w:type="dxa"/>
            <w:tcBorders>
              <w:top w:val="single" w:sz="6" w:space="0" w:color="auto"/>
              <w:bottom w:val="single" w:sz="6" w:space="0" w:color="auto"/>
            </w:tcBorders>
            <w:vAlign w:val="center"/>
          </w:tcPr>
          <w:p w14:paraId="78F7CAE6" w14:textId="77777777" w:rsidR="001E69D6" w:rsidRPr="00EF239E" w:rsidRDefault="001E69D6" w:rsidP="00806BE6"/>
        </w:tc>
      </w:tr>
    </w:tbl>
    <w:p w14:paraId="27D2F873" w14:textId="77777777" w:rsidR="001E69D6" w:rsidRPr="00EF239E" w:rsidRDefault="001E69D6" w:rsidP="001E69D6"/>
    <w:p w14:paraId="7726178B" w14:textId="77777777" w:rsidR="008C0A0D" w:rsidRPr="00EF239E" w:rsidRDefault="008C0A0D" w:rsidP="001E69D6">
      <w:pPr>
        <w:rPr>
          <w:b/>
        </w:rPr>
      </w:pPr>
    </w:p>
    <w:p w14:paraId="0B6237CB" w14:textId="77777777" w:rsidR="001E69D6" w:rsidRPr="00EF239E" w:rsidRDefault="001E69D6" w:rsidP="001E69D6">
      <w:pPr>
        <w:rPr>
          <w:b/>
        </w:rPr>
      </w:pPr>
      <w:r w:rsidRPr="00EF239E">
        <w:rPr>
          <w:b/>
        </w:rPr>
        <w:t xml:space="preserve">1. </w:t>
      </w:r>
      <w:r w:rsidR="008C0A0D" w:rsidRPr="00EF239E">
        <w:rPr>
          <w:b/>
        </w:rPr>
        <w:t>3</w:t>
      </w:r>
      <w:r w:rsidRPr="00EF239E">
        <w:rPr>
          <w:b/>
        </w:rPr>
        <w:t xml:space="preserve"> PONUDBO DAJEMO:</w:t>
      </w:r>
    </w:p>
    <w:p w14:paraId="520329CE" w14:textId="77777777" w:rsidR="00673CF9" w:rsidRPr="00EF239E" w:rsidRDefault="00673CF9" w:rsidP="001E69D6">
      <w:pPr>
        <w:rPr>
          <w:b/>
        </w:rPr>
      </w:pPr>
    </w:p>
    <w:bookmarkStart w:id="194" w:name="Potrditev1"/>
    <w:p w14:paraId="5E67B37A" w14:textId="77777777" w:rsidR="001E69D6" w:rsidRPr="00EF239E" w:rsidRDefault="001E69D6" w:rsidP="001E69D6">
      <w:r w:rsidRPr="00EF239E">
        <w:fldChar w:fldCharType="begin">
          <w:ffData>
            <w:name w:val="Potrditev1"/>
            <w:enabled/>
            <w:calcOnExit w:val="0"/>
            <w:checkBox>
              <w:sizeAuto/>
              <w:default w:val="0"/>
            </w:checkBox>
          </w:ffData>
        </w:fldChar>
      </w:r>
      <w:r w:rsidRPr="00EF239E">
        <w:instrText xml:space="preserve"> FORMCHECKBOX </w:instrText>
      </w:r>
      <w:r w:rsidR="0098185F">
        <w:fldChar w:fldCharType="separate"/>
      </w:r>
      <w:r w:rsidRPr="00EF239E">
        <w:fldChar w:fldCharType="end"/>
      </w:r>
      <w:bookmarkEnd w:id="194"/>
      <w:r w:rsidRPr="00EF239E">
        <w:tab/>
        <w:t xml:space="preserve">samostojno </w:t>
      </w:r>
    </w:p>
    <w:bookmarkStart w:id="195" w:name="Potrditev3"/>
    <w:p w14:paraId="4B5D41E3" w14:textId="77777777" w:rsidR="001E69D6" w:rsidRPr="00EF239E" w:rsidRDefault="001E69D6" w:rsidP="001E69D6">
      <w:r w:rsidRPr="00EF239E">
        <w:fldChar w:fldCharType="begin">
          <w:ffData>
            <w:name w:val="Potrditev3"/>
            <w:enabled/>
            <w:calcOnExit w:val="0"/>
            <w:checkBox>
              <w:sizeAuto/>
              <w:default w:val="0"/>
            </w:checkBox>
          </w:ffData>
        </w:fldChar>
      </w:r>
      <w:r w:rsidRPr="00EF239E">
        <w:instrText xml:space="preserve"> FORMCHECKBOX </w:instrText>
      </w:r>
      <w:r w:rsidR="0098185F">
        <w:fldChar w:fldCharType="separate"/>
      </w:r>
      <w:r w:rsidRPr="00EF239E">
        <w:fldChar w:fldCharType="end"/>
      </w:r>
      <w:bookmarkEnd w:id="195"/>
      <w:r w:rsidRPr="00EF239E">
        <w:tab/>
        <w:t>skupno ponudbo</w:t>
      </w:r>
    </w:p>
    <w:p w14:paraId="53B570E3" w14:textId="77777777" w:rsidR="001E69D6" w:rsidRPr="00EF239E" w:rsidRDefault="001E69D6" w:rsidP="001E69D6">
      <w:r w:rsidRPr="00EF239E">
        <w:t>(ustrezno označiti)</w:t>
      </w:r>
    </w:p>
    <w:p w14:paraId="72B8A2FB" w14:textId="77777777" w:rsidR="001E69D6" w:rsidRPr="00EF239E" w:rsidRDefault="001E69D6" w:rsidP="001E69D6"/>
    <w:p w14:paraId="30517451" w14:textId="77777777" w:rsidR="00F61315" w:rsidRPr="00EF239E" w:rsidRDefault="00F27650" w:rsidP="00F61315">
      <w:pPr>
        <w:rPr>
          <w:b/>
          <w:lang w:val="en-US"/>
        </w:rPr>
      </w:pPr>
      <w:r w:rsidRPr="00EF239E">
        <w:rPr>
          <w:b/>
          <w:lang w:val="en-US"/>
        </w:rPr>
        <w:t xml:space="preserve">1. 4 </w:t>
      </w:r>
      <w:proofErr w:type="gramStart"/>
      <w:r w:rsidR="00F61315" w:rsidRPr="00EF239E">
        <w:rPr>
          <w:b/>
          <w:lang w:val="en-US"/>
        </w:rPr>
        <w:t>PARTNER</w:t>
      </w:r>
      <w:proofErr w:type="gramEnd"/>
      <w:r w:rsidR="00F61315" w:rsidRPr="00EF239E">
        <w:rPr>
          <w:b/>
          <w:lang w:val="en-US"/>
        </w:rPr>
        <w:t xml:space="preserve"> V SKUPNI PONUDBI</w:t>
      </w:r>
    </w:p>
    <w:p w14:paraId="3FE80817" w14:textId="77777777" w:rsidR="00A3120C" w:rsidRPr="00EF239E" w:rsidRDefault="00A3120C" w:rsidP="00F61315">
      <w:pPr>
        <w:rPr>
          <w:b/>
          <w:lang w:val="en-US"/>
        </w:rPr>
      </w:pPr>
    </w:p>
    <w:tbl>
      <w:tblPr>
        <w:tblW w:w="9072" w:type="dxa"/>
        <w:tblLayout w:type="fixed"/>
        <w:tblLook w:val="0000" w:firstRow="0" w:lastRow="0" w:firstColumn="0" w:lastColumn="0" w:noHBand="0" w:noVBand="0"/>
      </w:tblPr>
      <w:tblGrid>
        <w:gridCol w:w="4608"/>
        <w:gridCol w:w="4464"/>
      </w:tblGrid>
      <w:tr w:rsidR="00F61315" w:rsidRPr="00EF239E" w14:paraId="299F273C" w14:textId="77777777" w:rsidTr="00806BE6">
        <w:tc>
          <w:tcPr>
            <w:tcW w:w="4608" w:type="dxa"/>
            <w:vAlign w:val="center"/>
          </w:tcPr>
          <w:p w14:paraId="438B2AD4" w14:textId="77777777" w:rsidR="00F61315" w:rsidRPr="00EF239E" w:rsidRDefault="00F61315" w:rsidP="00806BE6"/>
          <w:p w14:paraId="4CF6E400" w14:textId="77777777" w:rsidR="00F61315" w:rsidRPr="00EF239E" w:rsidRDefault="00F27650" w:rsidP="00673CF9">
            <w:r w:rsidRPr="00EF239E">
              <w:t xml:space="preserve">1. </w:t>
            </w:r>
            <w:r w:rsidR="00F61315" w:rsidRPr="00EF239E">
              <w:t xml:space="preserve">NAZIV </w:t>
            </w:r>
            <w:r w:rsidR="00673CF9" w:rsidRPr="00EF239E">
              <w:t>PARTNERJA</w:t>
            </w:r>
            <w:r w:rsidR="00F61315" w:rsidRPr="00EF239E">
              <w:t xml:space="preserve"> </w:t>
            </w:r>
          </w:p>
        </w:tc>
        <w:tc>
          <w:tcPr>
            <w:tcW w:w="4464" w:type="dxa"/>
            <w:vAlign w:val="center"/>
          </w:tcPr>
          <w:p w14:paraId="3695BDCD" w14:textId="77777777" w:rsidR="00F61315" w:rsidRPr="00EF239E" w:rsidRDefault="00F61315" w:rsidP="00806BE6"/>
        </w:tc>
      </w:tr>
      <w:tr w:rsidR="00F61315" w:rsidRPr="00EF239E" w14:paraId="4DCF741E" w14:textId="77777777" w:rsidTr="00806BE6">
        <w:tc>
          <w:tcPr>
            <w:tcW w:w="4608" w:type="dxa"/>
            <w:vAlign w:val="center"/>
          </w:tcPr>
          <w:p w14:paraId="59B0E064" w14:textId="77777777" w:rsidR="00F61315" w:rsidRPr="00EF239E" w:rsidRDefault="00F61315" w:rsidP="00806BE6"/>
          <w:p w14:paraId="719D53FC" w14:textId="77777777" w:rsidR="00F61315" w:rsidRPr="00EF239E" w:rsidRDefault="00F61315" w:rsidP="00806BE6">
            <w:r w:rsidRPr="00EF239E">
              <w:t>NASLOV PONUDNIKA (sedež in država sedeža)</w:t>
            </w:r>
          </w:p>
        </w:tc>
        <w:tc>
          <w:tcPr>
            <w:tcW w:w="4464" w:type="dxa"/>
            <w:tcBorders>
              <w:top w:val="single" w:sz="6" w:space="0" w:color="auto"/>
            </w:tcBorders>
            <w:vAlign w:val="center"/>
          </w:tcPr>
          <w:p w14:paraId="3BABEDD2" w14:textId="77777777" w:rsidR="00F61315" w:rsidRPr="00EF239E" w:rsidRDefault="00F61315" w:rsidP="00806BE6"/>
        </w:tc>
      </w:tr>
      <w:tr w:rsidR="00F61315" w:rsidRPr="00EF239E" w14:paraId="42C9FFEB" w14:textId="77777777" w:rsidTr="00806BE6">
        <w:tc>
          <w:tcPr>
            <w:tcW w:w="4608" w:type="dxa"/>
            <w:vAlign w:val="center"/>
          </w:tcPr>
          <w:p w14:paraId="2AA69325" w14:textId="77777777" w:rsidR="00F61315" w:rsidRPr="00EF239E" w:rsidRDefault="00F61315" w:rsidP="00806BE6"/>
          <w:p w14:paraId="5367A9AA" w14:textId="77777777" w:rsidR="00F61315" w:rsidRPr="00EF239E" w:rsidRDefault="00F61315" w:rsidP="00806BE6">
            <w:r w:rsidRPr="00EF239E">
              <w:t>ELEKTRONSKI NASLOV PONUDNIKA (za obveščanje)</w:t>
            </w:r>
          </w:p>
        </w:tc>
        <w:tc>
          <w:tcPr>
            <w:tcW w:w="4464" w:type="dxa"/>
            <w:tcBorders>
              <w:top w:val="single" w:sz="6" w:space="0" w:color="auto"/>
            </w:tcBorders>
            <w:vAlign w:val="center"/>
          </w:tcPr>
          <w:p w14:paraId="4AE4B394" w14:textId="77777777" w:rsidR="00F61315" w:rsidRPr="00EF239E" w:rsidRDefault="00F61315" w:rsidP="00806BE6"/>
        </w:tc>
      </w:tr>
      <w:tr w:rsidR="00F61315" w:rsidRPr="00EF239E" w14:paraId="08E5B3EC" w14:textId="77777777" w:rsidTr="00806BE6">
        <w:tc>
          <w:tcPr>
            <w:tcW w:w="4608" w:type="dxa"/>
            <w:vAlign w:val="center"/>
          </w:tcPr>
          <w:p w14:paraId="5A6BBB54" w14:textId="77777777" w:rsidR="00F61315" w:rsidRPr="00EF239E" w:rsidRDefault="00F61315" w:rsidP="00806BE6"/>
          <w:p w14:paraId="71FE6100" w14:textId="77777777" w:rsidR="00F61315" w:rsidRPr="00EF239E" w:rsidRDefault="00F61315" w:rsidP="00806BE6">
            <w:r w:rsidRPr="00EF239E">
              <w:t>MATIČNA ŠTEVILKA</w:t>
            </w:r>
          </w:p>
        </w:tc>
        <w:tc>
          <w:tcPr>
            <w:tcW w:w="4464" w:type="dxa"/>
            <w:tcBorders>
              <w:top w:val="single" w:sz="6" w:space="0" w:color="auto"/>
            </w:tcBorders>
            <w:vAlign w:val="center"/>
          </w:tcPr>
          <w:p w14:paraId="46DC34E3" w14:textId="77777777" w:rsidR="00F61315" w:rsidRPr="00EF239E" w:rsidRDefault="00F61315" w:rsidP="00806BE6"/>
        </w:tc>
      </w:tr>
      <w:tr w:rsidR="00F61315" w:rsidRPr="00EF239E" w14:paraId="1D36AB67" w14:textId="77777777" w:rsidTr="008745F3">
        <w:tc>
          <w:tcPr>
            <w:tcW w:w="4608" w:type="dxa"/>
            <w:vAlign w:val="center"/>
          </w:tcPr>
          <w:p w14:paraId="6F3414D6" w14:textId="77777777" w:rsidR="00F61315" w:rsidRPr="00EF239E" w:rsidRDefault="00F61315" w:rsidP="00806BE6"/>
          <w:p w14:paraId="3C10471C" w14:textId="77777777" w:rsidR="00F61315" w:rsidRPr="00EF239E" w:rsidRDefault="00F61315" w:rsidP="00806BE6">
            <w:r w:rsidRPr="00EF239E">
              <w:t>IDENTIFIKACIJSKA ŠTEVILKA ZA DDV ali davčna številka</w:t>
            </w:r>
          </w:p>
        </w:tc>
        <w:tc>
          <w:tcPr>
            <w:tcW w:w="4464" w:type="dxa"/>
            <w:tcBorders>
              <w:top w:val="single" w:sz="6" w:space="0" w:color="auto"/>
              <w:bottom w:val="single" w:sz="6" w:space="0" w:color="auto"/>
            </w:tcBorders>
            <w:vAlign w:val="center"/>
          </w:tcPr>
          <w:p w14:paraId="5784D044" w14:textId="77777777" w:rsidR="00F61315" w:rsidRPr="00EF239E" w:rsidRDefault="00F61315" w:rsidP="00806BE6"/>
        </w:tc>
      </w:tr>
    </w:tbl>
    <w:p w14:paraId="1A62BBA9" w14:textId="77777777" w:rsidR="00F61315" w:rsidRPr="00EF239E" w:rsidRDefault="00F61315" w:rsidP="001E69D6">
      <w:pPr>
        <w:jc w:val="both"/>
        <w:rPr>
          <w:b/>
          <w:i/>
        </w:rPr>
      </w:pPr>
    </w:p>
    <w:p w14:paraId="58C5F618" w14:textId="77777777" w:rsidR="00F27650" w:rsidRPr="00EF239E" w:rsidRDefault="00F27650" w:rsidP="001E69D6">
      <w:pPr>
        <w:jc w:val="both"/>
        <w:rPr>
          <w:b/>
          <w:i/>
        </w:rPr>
      </w:pPr>
    </w:p>
    <w:tbl>
      <w:tblPr>
        <w:tblW w:w="9072" w:type="dxa"/>
        <w:tblLayout w:type="fixed"/>
        <w:tblLook w:val="0000" w:firstRow="0" w:lastRow="0" w:firstColumn="0" w:lastColumn="0" w:noHBand="0" w:noVBand="0"/>
      </w:tblPr>
      <w:tblGrid>
        <w:gridCol w:w="4608"/>
        <w:gridCol w:w="4464"/>
      </w:tblGrid>
      <w:tr w:rsidR="00F27650" w:rsidRPr="00EF239E" w14:paraId="672148DD" w14:textId="77777777" w:rsidTr="00806BE6">
        <w:tc>
          <w:tcPr>
            <w:tcW w:w="4608" w:type="dxa"/>
            <w:vAlign w:val="center"/>
          </w:tcPr>
          <w:p w14:paraId="3D7EDD4C" w14:textId="77777777" w:rsidR="00F27650" w:rsidRPr="00EF239E" w:rsidRDefault="00F27650" w:rsidP="00806BE6"/>
          <w:p w14:paraId="46FC79A3" w14:textId="77777777" w:rsidR="00F27650" w:rsidRPr="00EF239E" w:rsidRDefault="00F27650" w:rsidP="00673CF9">
            <w:r w:rsidRPr="00EF239E">
              <w:t xml:space="preserve">2. NAZIV </w:t>
            </w:r>
            <w:r w:rsidR="00673CF9" w:rsidRPr="00EF239E">
              <w:t>PARTNERJA</w:t>
            </w:r>
            <w:r w:rsidRPr="00EF239E">
              <w:t xml:space="preserve"> </w:t>
            </w:r>
          </w:p>
        </w:tc>
        <w:tc>
          <w:tcPr>
            <w:tcW w:w="4464" w:type="dxa"/>
            <w:vAlign w:val="center"/>
          </w:tcPr>
          <w:p w14:paraId="5ED33190" w14:textId="77777777" w:rsidR="00F27650" w:rsidRPr="00EF239E" w:rsidRDefault="00F27650" w:rsidP="00806BE6"/>
        </w:tc>
      </w:tr>
      <w:tr w:rsidR="00F27650" w:rsidRPr="00EF239E" w14:paraId="0E9C5612" w14:textId="77777777" w:rsidTr="00806BE6">
        <w:tc>
          <w:tcPr>
            <w:tcW w:w="4608" w:type="dxa"/>
            <w:vAlign w:val="center"/>
          </w:tcPr>
          <w:p w14:paraId="02F5212D" w14:textId="77777777" w:rsidR="00F27650" w:rsidRPr="00EF239E" w:rsidRDefault="00F27650" w:rsidP="00806BE6"/>
          <w:p w14:paraId="11067B7D" w14:textId="77777777" w:rsidR="00F27650" w:rsidRPr="00EF239E" w:rsidRDefault="00F27650" w:rsidP="00806BE6">
            <w:r w:rsidRPr="00EF239E">
              <w:t>NASLOV PONUDNIKA (sedež in država sedeža)</w:t>
            </w:r>
          </w:p>
        </w:tc>
        <w:tc>
          <w:tcPr>
            <w:tcW w:w="4464" w:type="dxa"/>
            <w:tcBorders>
              <w:top w:val="single" w:sz="6" w:space="0" w:color="auto"/>
            </w:tcBorders>
            <w:vAlign w:val="center"/>
          </w:tcPr>
          <w:p w14:paraId="40BC3079" w14:textId="77777777" w:rsidR="00F27650" w:rsidRPr="00EF239E" w:rsidRDefault="00F27650" w:rsidP="00806BE6"/>
        </w:tc>
      </w:tr>
      <w:tr w:rsidR="00F27650" w:rsidRPr="00EF239E" w14:paraId="7AB36B3C" w14:textId="77777777" w:rsidTr="00806BE6">
        <w:tc>
          <w:tcPr>
            <w:tcW w:w="4608" w:type="dxa"/>
            <w:vAlign w:val="center"/>
          </w:tcPr>
          <w:p w14:paraId="1E9EA84A" w14:textId="77777777" w:rsidR="00F27650" w:rsidRPr="00EF239E" w:rsidRDefault="00F27650" w:rsidP="00806BE6"/>
          <w:p w14:paraId="47AAD7C1" w14:textId="77777777" w:rsidR="00F27650" w:rsidRPr="00EF239E" w:rsidRDefault="00F27650" w:rsidP="00806BE6">
            <w:r w:rsidRPr="00EF239E">
              <w:t>ELEKTRONSKI NASLOV PONUDNIKA (za obveščanje)</w:t>
            </w:r>
          </w:p>
        </w:tc>
        <w:tc>
          <w:tcPr>
            <w:tcW w:w="4464" w:type="dxa"/>
            <w:tcBorders>
              <w:top w:val="single" w:sz="6" w:space="0" w:color="auto"/>
            </w:tcBorders>
            <w:vAlign w:val="center"/>
          </w:tcPr>
          <w:p w14:paraId="0023DBC9" w14:textId="77777777" w:rsidR="00F27650" w:rsidRPr="00EF239E" w:rsidRDefault="00F27650" w:rsidP="00806BE6"/>
        </w:tc>
      </w:tr>
      <w:tr w:rsidR="00F27650" w:rsidRPr="00EF239E" w14:paraId="62DDC95B" w14:textId="77777777" w:rsidTr="00806BE6">
        <w:tc>
          <w:tcPr>
            <w:tcW w:w="4608" w:type="dxa"/>
            <w:vAlign w:val="center"/>
          </w:tcPr>
          <w:p w14:paraId="5025C5FF" w14:textId="77777777" w:rsidR="00F27650" w:rsidRPr="00EF239E" w:rsidRDefault="00F27650" w:rsidP="00806BE6"/>
          <w:p w14:paraId="5429B0C3" w14:textId="77777777" w:rsidR="00F27650" w:rsidRPr="00EF239E" w:rsidRDefault="00F27650" w:rsidP="00806BE6">
            <w:r w:rsidRPr="00EF239E">
              <w:t>MATIČNA ŠTEVILKA</w:t>
            </w:r>
          </w:p>
        </w:tc>
        <w:tc>
          <w:tcPr>
            <w:tcW w:w="4464" w:type="dxa"/>
            <w:tcBorders>
              <w:top w:val="single" w:sz="6" w:space="0" w:color="auto"/>
            </w:tcBorders>
            <w:vAlign w:val="center"/>
          </w:tcPr>
          <w:p w14:paraId="5E6EFC9C" w14:textId="77777777" w:rsidR="00F27650" w:rsidRPr="00EF239E" w:rsidRDefault="00F27650" w:rsidP="00806BE6"/>
        </w:tc>
      </w:tr>
      <w:tr w:rsidR="00F27650" w:rsidRPr="00EF239E" w14:paraId="6804EC8A" w14:textId="77777777" w:rsidTr="008745F3">
        <w:tc>
          <w:tcPr>
            <w:tcW w:w="4608" w:type="dxa"/>
            <w:vAlign w:val="center"/>
          </w:tcPr>
          <w:p w14:paraId="71829C58" w14:textId="77777777" w:rsidR="00F27650" w:rsidRPr="00EF239E" w:rsidRDefault="00F27650" w:rsidP="00806BE6"/>
          <w:p w14:paraId="3AB4D893" w14:textId="77777777" w:rsidR="00F27650" w:rsidRPr="00EF239E" w:rsidRDefault="00F27650" w:rsidP="00806BE6">
            <w:r w:rsidRPr="00EF239E">
              <w:t>IDENTIFIKACIJSKA ŠTEVILKA ZA DDV ali davčna številka</w:t>
            </w:r>
          </w:p>
        </w:tc>
        <w:tc>
          <w:tcPr>
            <w:tcW w:w="4464" w:type="dxa"/>
            <w:tcBorders>
              <w:top w:val="single" w:sz="6" w:space="0" w:color="auto"/>
              <w:bottom w:val="single" w:sz="6" w:space="0" w:color="auto"/>
            </w:tcBorders>
            <w:vAlign w:val="center"/>
          </w:tcPr>
          <w:p w14:paraId="46E55BF0" w14:textId="77777777" w:rsidR="00F27650" w:rsidRPr="00EF239E" w:rsidRDefault="00F27650" w:rsidP="00806BE6"/>
        </w:tc>
      </w:tr>
    </w:tbl>
    <w:p w14:paraId="7D329C21" w14:textId="77777777" w:rsidR="00F27650" w:rsidRPr="00EF239E" w:rsidRDefault="00F27650" w:rsidP="001E69D6">
      <w:pPr>
        <w:jc w:val="both"/>
        <w:rPr>
          <w:b/>
          <w:i/>
        </w:rPr>
      </w:pPr>
    </w:p>
    <w:p w14:paraId="199C9561" w14:textId="77777777" w:rsidR="008745F3" w:rsidRPr="00EF239E" w:rsidRDefault="008745F3" w:rsidP="001E69D6">
      <w:pPr>
        <w:jc w:val="both"/>
        <w:rPr>
          <w:b/>
          <w:i/>
        </w:rPr>
      </w:pPr>
      <w:r w:rsidRPr="00EF239E">
        <w:rPr>
          <w:b/>
          <w:i/>
        </w:rPr>
        <w:t>V primeru več partnerjev se doda potrebno število tabel oz. se obrazec fotokopira.</w:t>
      </w:r>
    </w:p>
    <w:p w14:paraId="271B72B2" w14:textId="77777777" w:rsidR="001E69D6" w:rsidRPr="00EF239E" w:rsidRDefault="001E69D6" w:rsidP="001E69D6">
      <w:pPr>
        <w:rPr>
          <w:b/>
          <w:lang w:val="en-US"/>
        </w:rPr>
      </w:pPr>
    </w:p>
    <w:p w14:paraId="630BE2F0" w14:textId="77777777" w:rsidR="00673CF9" w:rsidRPr="00EF239E" w:rsidRDefault="00673CF9" w:rsidP="00673CF9">
      <w:pPr>
        <w:rPr>
          <w:b/>
          <w:lang w:val="en-US"/>
        </w:rPr>
      </w:pPr>
      <w:r w:rsidRPr="00EF239E">
        <w:rPr>
          <w:b/>
          <w:lang w:val="en-US"/>
        </w:rPr>
        <w:t>2. NASTOPANJE S PODIZVAJALCI</w:t>
      </w:r>
    </w:p>
    <w:p w14:paraId="5A0E0DF1" w14:textId="77777777" w:rsidR="00673CF9" w:rsidRPr="00EF239E" w:rsidRDefault="00673CF9" w:rsidP="001E69D6">
      <w:pPr>
        <w:rPr>
          <w:b/>
          <w:lang w:val="en-US"/>
        </w:rPr>
      </w:pPr>
    </w:p>
    <w:p w14:paraId="6839C0F2" w14:textId="77777777" w:rsidR="00673CF9" w:rsidRPr="00EF239E" w:rsidRDefault="00673CF9" w:rsidP="00673CF9">
      <w:r w:rsidRPr="00EF239E">
        <w:t xml:space="preserve">Ponudnik nastopa s podizvajalci </w:t>
      </w:r>
      <w:r w:rsidRPr="00EF239E">
        <w:rPr>
          <w:i/>
        </w:rPr>
        <w:t>(označite ustrezni odgovor in vnesite podatke v tabelo):</w:t>
      </w:r>
    </w:p>
    <w:p w14:paraId="0AAC016C" w14:textId="77777777" w:rsidR="00673CF9" w:rsidRPr="00EF239E" w:rsidRDefault="00673CF9" w:rsidP="00673CF9"/>
    <w:p w14:paraId="03BF493B" w14:textId="77777777" w:rsidR="00673CF9" w:rsidRPr="00EF239E" w:rsidRDefault="00673CF9" w:rsidP="00673CF9">
      <w:r w:rsidRPr="00EF239E">
        <w:t xml:space="preserve">DA     </w:t>
      </w:r>
      <w:r w:rsidRPr="00EF239E">
        <w:fldChar w:fldCharType="begin">
          <w:ffData>
            <w:name w:val="Potrditev7"/>
            <w:enabled/>
            <w:calcOnExit w:val="0"/>
            <w:checkBox>
              <w:sizeAuto/>
              <w:default w:val="0"/>
            </w:checkBox>
          </w:ffData>
        </w:fldChar>
      </w:r>
      <w:bookmarkStart w:id="196" w:name="Potrditev7"/>
      <w:r w:rsidRPr="00EF239E">
        <w:instrText xml:space="preserve"> FORMCHECKBOX </w:instrText>
      </w:r>
      <w:r w:rsidR="0098185F">
        <w:fldChar w:fldCharType="separate"/>
      </w:r>
      <w:r w:rsidRPr="00EF239E">
        <w:fldChar w:fldCharType="end"/>
      </w:r>
      <w:bookmarkEnd w:id="196"/>
    </w:p>
    <w:p w14:paraId="5C690A5D" w14:textId="77777777" w:rsidR="00673CF9" w:rsidRPr="00EF239E" w:rsidRDefault="00673CF9" w:rsidP="00673CF9">
      <w:r w:rsidRPr="00EF239E">
        <w:t xml:space="preserve">NE     </w:t>
      </w:r>
      <w:r w:rsidRPr="00EF239E">
        <w:fldChar w:fldCharType="begin">
          <w:ffData>
            <w:name w:val="Potrditev7"/>
            <w:enabled/>
            <w:calcOnExit w:val="0"/>
            <w:checkBox>
              <w:sizeAuto/>
              <w:default w:val="0"/>
            </w:checkBox>
          </w:ffData>
        </w:fldChar>
      </w:r>
      <w:r w:rsidRPr="00EF239E">
        <w:instrText xml:space="preserve"> FORMCHECKBOX </w:instrText>
      </w:r>
      <w:r w:rsidR="0098185F">
        <w:fldChar w:fldCharType="separate"/>
      </w:r>
      <w:r w:rsidRPr="00EF239E">
        <w:fldChar w:fldCharType="end"/>
      </w:r>
    </w:p>
    <w:p w14:paraId="44BF78E3" w14:textId="77777777" w:rsidR="00673CF9" w:rsidRPr="00EF239E" w:rsidRDefault="00673CF9" w:rsidP="00673CF9"/>
    <w:tbl>
      <w:tblPr>
        <w:tblStyle w:val="Tabelamrea"/>
        <w:tblW w:w="8643" w:type="dxa"/>
        <w:tblLook w:val="04A0" w:firstRow="1" w:lastRow="0" w:firstColumn="1" w:lastColumn="0" w:noHBand="0" w:noVBand="1"/>
      </w:tblPr>
      <w:tblGrid>
        <w:gridCol w:w="484"/>
        <w:gridCol w:w="1875"/>
        <w:gridCol w:w="1464"/>
        <w:gridCol w:w="2126"/>
        <w:gridCol w:w="1276"/>
        <w:gridCol w:w="1418"/>
      </w:tblGrid>
      <w:tr w:rsidR="00F61ED9" w:rsidRPr="00EF239E" w14:paraId="463AED98" w14:textId="77777777" w:rsidTr="00F61ED9">
        <w:tc>
          <w:tcPr>
            <w:tcW w:w="484" w:type="dxa"/>
          </w:tcPr>
          <w:p w14:paraId="008D73E9" w14:textId="77777777" w:rsidR="00F61ED9" w:rsidRPr="00EF239E" w:rsidRDefault="00F61ED9" w:rsidP="00806BE6">
            <w:r w:rsidRPr="00EF239E">
              <w:t xml:space="preserve">Št. </w:t>
            </w:r>
          </w:p>
        </w:tc>
        <w:tc>
          <w:tcPr>
            <w:tcW w:w="1875" w:type="dxa"/>
          </w:tcPr>
          <w:p w14:paraId="4DA46425" w14:textId="77777777" w:rsidR="00F61ED9" w:rsidRPr="00EF239E" w:rsidRDefault="00F61ED9" w:rsidP="00806BE6">
            <w:pPr>
              <w:jc w:val="center"/>
              <w:rPr>
                <w:b/>
              </w:rPr>
            </w:pPr>
            <w:r w:rsidRPr="00EF239E">
              <w:rPr>
                <w:b/>
              </w:rPr>
              <w:t>PODIZVAJALEC (naziv, naslov, tel. št. kontaktne osebe)</w:t>
            </w:r>
          </w:p>
        </w:tc>
        <w:tc>
          <w:tcPr>
            <w:tcW w:w="1464" w:type="dxa"/>
          </w:tcPr>
          <w:p w14:paraId="36A2C99E" w14:textId="77777777" w:rsidR="00F61ED9" w:rsidRPr="00EF239E" w:rsidRDefault="00F61ED9" w:rsidP="00806BE6">
            <w:pPr>
              <w:jc w:val="center"/>
              <w:rPr>
                <w:b/>
              </w:rPr>
            </w:pPr>
            <w:r w:rsidRPr="00EF239E">
              <w:rPr>
                <w:b/>
              </w:rPr>
              <w:t>Zakoniti zastopniki</w:t>
            </w:r>
          </w:p>
        </w:tc>
        <w:tc>
          <w:tcPr>
            <w:tcW w:w="2126" w:type="dxa"/>
          </w:tcPr>
          <w:p w14:paraId="6CC826C8" w14:textId="77777777" w:rsidR="00F61ED9" w:rsidRPr="00EF239E" w:rsidRDefault="00F61ED9" w:rsidP="00806BE6">
            <w:pPr>
              <w:jc w:val="center"/>
              <w:rPr>
                <w:b/>
              </w:rPr>
            </w:pPr>
            <w:r w:rsidRPr="00EF239E">
              <w:rPr>
                <w:b/>
              </w:rPr>
              <w:t>Opis del</w:t>
            </w:r>
          </w:p>
        </w:tc>
        <w:tc>
          <w:tcPr>
            <w:tcW w:w="1276" w:type="dxa"/>
          </w:tcPr>
          <w:p w14:paraId="5584AF7B" w14:textId="77777777" w:rsidR="00F61ED9" w:rsidRPr="00EF239E" w:rsidRDefault="00F61ED9" w:rsidP="00806BE6">
            <w:pPr>
              <w:jc w:val="center"/>
              <w:rPr>
                <w:b/>
              </w:rPr>
            </w:pPr>
            <w:r w:rsidRPr="00EF239E">
              <w:rPr>
                <w:b/>
              </w:rPr>
              <w:t>Delež oddanih del v % od celote</w:t>
            </w:r>
          </w:p>
        </w:tc>
        <w:tc>
          <w:tcPr>
            <w:tcW w:w="1418" w:type="dxa"/>
          </w:tcPr>
          <w:p w14:paraId="5E4CE004" w14:textId="77777777" w:rsidR="00F61ED9" w:rsidRPr="00EF239E" w:rsidRDefault="00F61ED9" w:rsidP="00806BE6">
            <w:pPr>
              <w:jc w:val="center"/>
              <w:rPr>
                <w:b/>
              </w:rPr>
            </w:pPr>
            <w:r w:rsidRPr="00EF239E">
              <w:rPr>
                <w:b/>
              </w:rPr>
              <w:t>Podizvajalec zahteva neposredna plačila (DA /NE)</w:t>
            </w:r>
          </w:p>
        </w:tc>
      </w:tr>
      <w:tr w:rsidR="00F61ED9" w:rsidRPr="00EF239E" w14:paraId="79845EBA" w14:textId="77777777" w:rsidTr="00F61ED9">
        <w:trPr>
          <w:trHeight w:val="621"/>
        </w:trPr>
        <w:tc>
          <w:tcPr>
            <w:tcW w:w="484" w:type="dxa"/>
          </w:tcPr>
          <w:p w14:paraId="5DB9A886" w14:textId="77777777" w:rsidR="00F61ED9" w:rsidRPr="00EF239E" w:rsidRDefault="00F61ED9" w:rsidP="00806BE6">
            <w:r w:rsidRPr="00EF239E">
              <w:t>1.</w:t>
            </w:r>
          </w:p>
        </w:tc>
        <w:tc>
          <w:tcPr>
            <w:tcW w:w="1875" w:type="dxa"/>
          </w:tcPr>
          <w:p w14:paraId="36830162" w14:textId="77777777" w:rsidR="00F61ED9" w:rsidRPr="00EF239E" w:rsidRDefault="00F61ED9" w:rsidP="00806BE6"/>
          <w:p w14:paraId="5AD8EB3C" w14:textId="77777777" w:rsidR="00F61ED9" w:rsidRPr="00EF239E" w:rsidRDefault="00F61ED9" w:rsidP="00806BE6"/>
          <w:p w14:paraId="4EC54672" w14:textId="77777777" w:rsidR="00F61ED9" w:rsidRPr="00EF239E" w:rsidRDefault="00F61ED9" w:rsidP="00806BE6"/>
          <w:p w14:paraId="012C619A" w14:textId="77777777" w:rsidR="00F61ED9" w:rsidRPr="00EF239E" w:rsidRDefault="00F61ED9" w:rsidP="00806BE6"/>
        </w:tc>
        <w:tc>
          <w:tcPr>
            <w:tcW w:w="1464" w:type="dxa"/>
          </w:tcPr>
          <w:p w14:paraId="1EA910C9" w14:textId="77777777" w:rsidR="00F61ED9" w:rsidRPr="00EF239E" w:rsidRDefault="00F61ED9" w:rsidP="00806BE6"/>
        </w:tc>
        <w:tc>
          <w:tcPr>
            <w:tcW w:w="2126" w:type="dxa"/>
          </w:tcPr>
          <w:p w14:paraId="2CC30D22" w14:textId="77777777" w:rsidR="00F61ED9" w:rsidRPr="00EF239E" w:rsidRDefault="00F61ED9" w:rsidP="00806BE6"/>
        </w:tc>
        <w:tc>
          <w:tcPr>
            <w:tcW w:w="1276" w:type="dxa"/>
          </w:tcPr>
          <w:p w14:paraId="51DB9F47" w14:textId="77777777" w:rsidR="00F61ED9" w:rsidRPr="00EF239E" w:rsidRDefault="00F61ED9" w:rsidP="00806BE6"/>
        </w:tc>
        <w:tc>
          <w:tcPr>
            <w:tcW w:w="1418" w:type="dxa"/>
          </w:tcPr>
          <w:p w14:paraId="717A3D08" w14:textId="77777777" w:rsidR="00F61ED9" w:rsidRPr="00EF239E" w:rsidRDefault="00F61ED9" w:rsidP="00806BE6"/>
        </w:tc>
      </w:tr>
      <w:tr w:rsidR="00F61ED9" w:rsidRPr="00EF239E" w14:paraId="74B5D3FD" w14:textId="77777777" w:rsidTr="00F61ED9">
        <w:tc>
          <w:tcPr>
            <w:tcW w:w="484" w:type="dxa"/>
          </w:tcPr>
          <w:p w14:paraId="66330B77" w14:textId="77777777" w:rsidR="00F61ED9" w:rsidRPr="00EF239E" w:rsidRDefault="00F61ED9" w:rsidP="00806BE6">
            <w:r w:rsidRPr="00EF239E">
              <w:t>2.</w:t>
            </w:r>
          </w:p>
        </w:tc>
        <w:tc>
          <w:tcPr>
            <w:tcW w:w="1875" w:type="dxa"/>
          </w:tcPr>
          <w:p w14:paraId="4F4BC4D9" w14:textId="77777777" w:rsidR="00F61ED9" w:rsidRPr="00EF239E" w:rsidRDefault="00F61ED9" w:rsidP="00806BE6"/>
          <w:p w14:paraId="28CB92E6" w14:textId="77777777" w:rsidR="00F61ED9" w:rsidRPr="00EF239E" w:rsidRDefault="00F61ED9" w:rsidP="00806BE6"/>
          <w:p w14:paraId="24CF41C5" w14:textId="77777777" w:rsidR="00F61ED9" w:rsidRPr="00EF239E" w:rsidRDefault="00F61ED9" w:rsidP="00806BE6"/>
          <w:p w14:paraId="3E1AEF98" w14:textId="77777777" w:rsidR="00F61ED9" w:rsidRPr="00EF239E" w:rsidRDefault="00F61ED9" w:rsidP="00806BE6"/>
        </w:tc>
        <w:tc>
          <w:tcPr>
            <w:tcW w:w="1464" w:type="dxa"/>
          </w:tcPr>
          <w:p w14:paraId="2A666992" w14:textId="77777777" w:rsidR="00F61ED9" w:rsidRPr="00EF239E" w:rsidRDefault="00F61ED9" w:rsidP="00806BE6"/>
        </w:tc>
        <w:tc>
          <w:tcPr>
            <w:tcW w:w="2126" w:type="dxa"/>
          </w:tcPr>
          <w:p w14:paraId="57A3D6F5" w14:textId="77777777" w:rsidR="00F61ED9" w:rsidRPr="00EF239E" w:rsidRDefault="00F61ED9" w:rsidP="00806BE6"/>
        </w:tc>
        <w:tc>
          <w:tcPr>
            <w:tcW w:w="1276" w:type="dxa"/>
          </w:tcPr>
          <w:p w14:paraId="437A5B82" w14:textId="77777777" w:rsidR="00F61ED9" w:rsidRPr="00EF239E" w:rsidRDefault="00F61ED9" w:rsidP="00806BE6"/>
        </w:tc>
        <w:tc>
          <w:tcPr>
            <w:tcW w:w="1418" w:type="dxa"/>
          </w:tcPr>
          <w:p w14:paraId="48155049" w14:textId="77777777" w:rsidR="00F61ED9" w:rsidRPr="00EF239E" w:rsidRDefault="00F61ED9" w:rsidP="00806BE6"/>
        </w:tc>
      </w:tr>
      <w:tr w:rsidR="00F61ED9" w:rsidRPr="00EF239E" w14:paraId="237F33D9" w14:textId="77777777" w:rsidTr="00F61ED9">
        <w:tc>
          <w:tcPr>
            <w:tcW w:w="484" w:type="dxa"/>
          </w:tcPr>
          <w:p w14:paraId="7E927815" w14:textId="77777777" w:rsidR="00F61ED9" w:rsidRPr="00EF239E" w:rsidRDefault="00F61ED9" w:rsidP="00806BE6">
            <w:r w:rsidRPr="00EF239E">
              <w:t>3.</w:t>
            </w:r>
          </w:p>
          <w:p w14:paraId="5415C27A" w14:textId="77777777" w:rsidR="00F61ED9" w:rsidRPr="00EF239E" w:rsidRDefault="00F61ED9" w:rsidP="00806BE6"/>
          <w:p w14:paraId="61D29E1B" w14:textId="77777777" w:rsidR="00F61ED9" w:rsidRPr="00EF239E" w:rsidRDefault="00F61ED9" w:rsidP="00806BE6"/>
        </w:tc>
        <w:tc>
          <w:tcPr>
            <w:tcW w:w="1875" w:type="dxa"/>
          </w:tcPr>
          <w:p w14:paraId="68085F34" w14:textId="77777777" w:rsidR="00F61ED9" w:rsidRPr="00EF239E" w:rsidRDefault="00F61ED9" w:rsidP="00806BE6"/>
        </w:tc>
        <w:tc>
          <w:tcPr>
            <w:tcW w:w="1464" w:type="dxa"/>
          </w:tcPr>
          <w:p w14:paraId="24392F39" w14:textId="77777777" w:rsidR="00F61ED9" w:rsidRPr="00EF239E" w:rsidRDefault="00F61ED9" w:rsidP="00806BE6"/>
        </w:tc>
        <w:tc>
          <w:tcPr>
            <w:tcW w:w="2126" w:type="dxa"/>
          </w:tcPr>
          <w:p w14:paraId="58102AC3" w14:textId="77777777" w:rsidR="00F61ED9" w:rsidRPr="00EF239E" w:rsidRDefault="00F61ED9" w:rsidP="00806BE6"/>
        </w:tc>
        <w:tc>
          <w:tcPr>
            <w:tcW w:w="1276" w:type="dxa"/>
          </w:tcPr>
          <w:p w14:paraId="7F456E87" w14:textId="77777777" w:rsidR="00F61ED9" w:rsidRPr="00EF239E" w:rsidRDefault="00F61ED9" w:rsidP="00806BE6"/>
        </w:tc>
        <w:tc>
          <w:tcPr>
            <w:tcW w:w="1418" w:type="dxa"/>
          </w:tcPr>
          <w:p w14:paraId="25AE1C44" w14:textId="77777777" w:rsidR="00F61ED9" w:rsidRPr="00EF239E" w:rsidRDefault="00F61ED9" w:rsidP="00806BE6"/>
        </w:tc>
      </w:tr>
    </w:tbl>
    <w:p w14:paraId="086144C7" w14:textId="77777777" w:rsidR="00F833E4" w:rsidRPr="00EF239E" w:rsidRDefault="00F833E4" w:rsidP="001E69D6">
      <w:pPr>
        <w:rPr>
          <w:b/>
          <w:lang w:val="en-US"/>
        </w:rPr>
      </w:pPr>
    </w:p>
    <w:p w14:paraId="16984589" w14:textId="77777777" w:rsidR="00673CF9" w:rsidRPr="00EF239E" w:rsidRDefault="00A3120C" w:rsidP="00673CF9">
      <w:pPr>
        <w:rPr>
          <w:b/>
        </w:rPr>
      </w:pPr>
      <w:r w:rsidRPr="00EF239E">
        <w:rPr>
          <w:b/>
        </w:rPr>
        <w:t>4</w:t>
      </w:r>
      <w:r w:rsidR="00673CF9" w:rsidRPr="00EF239E">
        <w:rPr>
          <w:b/>
        </w:rPr>
        <w:t>. VELJAVNOST PONUDBE</w:t>
      </w:r>
    </w:p>
    <w:p w14:paraId="6AB057EF" w14:textId="77777777" w:rsidR="00673CF9" w:rsidRPr="00EF239E" w:rsidRDefault="00673CF9" w:rsidP="00673CF9">
      <w:pPr>
        <w:jc w:val="both"/>
      </w:pPr>
    </w:p>
    <w:p w14:paraId="0A2A4A63" w14:textId="053368EA" w:rsidR="00673CF9" w:rsidRPr="00EF239E" w:rsidRDefault="00673CF9" w:rsidP="00673CF9">
      <w:pPr>
        <w:jc w:val="both"/>
      </w:pPr>
      <w:r w:rsidRPr="00EF239E">
        <w:t xml:space="preserve">Ponudba je veljavna </w:t>
      </w:r>
      <w:r w:rsidR="00F61ED9" w:rsidRPr="00EF239E">
        <w:t>do 30. 6. 2018</w:t>
      </w:r>
      <w:r w:rsidRPr="00EF239E">
        <w:t>.</w:t>
      </w:r>
    </w:p>
    <w:p w14:paraId="13747449" w14:textId="77777777" w:rsidR="00673CF9" w:rsidRPr="00EF239E" w:rsidRDefault="00673CF9" w:rsidP="001E69D6"/>
    <w:p w14:paraId="759DD076" w14:textId="77777777" w:rsidR="00A3120C" w:rsidRPr="00EF239E" w:rsidRDefault="00A3120C" w:rsidP="00A3120C">
      <w:pPr>
        <w:rPr>
          <w:b/>
        </w:rPr>
      </w:pPr>
      <w:r w:rsidRPr="00EF239E">
        <w:rPr>
          <w:b/>
        </w:rPr>
        <w:t>5. IZJAVA</w:t>
      </w:r>
    </w:p>
    <w:p w14:paraId="425324B2" w14:textId="77777777" w:rsidR="00A3120C" w:rsidRPr="00EF239E" w:rsidRDefault="00A3120C" w:rsidP="001E69D6"/>
    <w:p w14:paraId="0AB394D0" w14:textId="77777777" w:rsidR="00A3120C" w:rsidRPr="00EF239E" w:rsidRDefault="00A3120C" w:rsidP="00A3120C">
      <w:pPr>
        <w:pStyle w:val="Odstavekseznama"/>
        <w:ind w:left="0"/>
        <w:jc w:val="both"/>
      </w:pPr>
      <w:r w:rsidRPr="00EF239E">
        <w:t>Kot gospodarski subjekt, ki oddaja ponudbo za predmetno javno naročilo, s podpisom te izjave potrjujem, da:</w:t>
      </w:r>
    </w:p>
    <w:p w14:paraId="2660A25E" w14:textId="77777777" w:rsidR="00A3120C" w:rsidRPr="00EF239E" w:rsidRDefault="00A3120C" w:rsidP="00A3120C">
      <w:pPr>
        <w:pStyle w:val="Odstavekseznama"/>
        <w:numPr>
          <w:ilvl w:val="0"/>
          <w:numId w:val="28"/>
        </w:numPr>
        <w:ind w:left="426"/>
        <w:jc w:val="both"/>
        <w:rPr>
          <w:rFonts w:cs="Arial"/>
        </w:rPr>
      </w:pPr>
      <w:r w:rsidRPr="00EF239E">
        <w:rPr>
          <w:rFonts w:cs="Arial"/>
        </w:rPr>
        <w:lastRenderedPageBreak/>
        <w:t>sem seznanjen s pogoji, merili in ostalo vsebino dokumentacije za navedeno javno naročilo, jih v celoti sprejemam ter pod navedenimi pogoji pristopam k izvedbi javnega naročila;</w:t>
      </w:r>
    </w:p>
    <w:p w14:paraId="6441A977" w14:textId="77777777" w:rsidR="00A3120C" w:rsidRPr="00EF239E" w:rsidRDefault="00A3120C" w:rsidP="00A3120C">
      <w:pPr>
        <w:pStyle w:val="Odstavekseznama"/>
        <w:numPr>
          <w:ilvl w:val="0"/>
          <w:numId w:val="28"/>
        </w:numPr>
        <w:ind w:left="426"/>
        <w:jc w:val="both"/>
        <w:rPr>
          <w:rFonts w:cs="Arial"/>
        </w:rPr>
      </w:pPr>
      <w:r w:rsidRPr="00EF239E">
        <w:rPr>
          <w:rFonts w:cs="Arial"/>
        </w:rPr>
        <w:t>so vsi podatki, ki sem jih podal v ponudbi, resnični in odražajo aktualno stanje sodelujočega ponudnika,</w:t>
      </w:r>
    </w:p>
    <w:p w14:paraId="460F38B6" w14:textId="77777777" w:rsidR="00A3120C" w:rsidRPr="00EF239E" w:rsidRDefault="00A3120C" w:rsidP="00A3120C">
      <w:pPr>
        <w:pStyle w:val="Odstavekseznama"/>
        <w:numPr>
          <w:ilvl w:val="0"/>
          <w:numId w:val="28"/>
        </w:numPr>
        <w:ind w:left="426"/>
        <w:jc w:val="both"/>
        <w:rPr>
          <w:rFonts w:cs="Arial"/>
        </w:rPr>
      </w:pPr>
      <w:r w:rsidRPr="00EF239E">
        <w:rPr>
          <w:rFonts w:cs="Arial"/>
        </w:rPr>
        <w:t>prevzemam vse stroške, vezane na izdelavo oziroma predložitev ponudbe;</w:t>
      </w:r>
    </w:p>
    <w:p w14:paraId="50FF68F8" w14:textId="77777777" w:rsidR="00A3120C" w:rsidRPr="00EF239E" w:rsidRDefault="00A3120C" w:rsidP="00A3120C">
      <w:pPr>
        <w:pStyle w:val="Odstavekseznama"/>
        <w:numPr>
          <w:ilvl w:val="0"/>
          <w:numId w:val="28"/>
        </w:numPr>
        <w:ind w:left="426"/>
        <w:jc w:val="both"/>
        <w:rPr>
          <w:rFonts w:cs="Arial"/>
        </w:rPr>
      </w:pPr>
      <w:r w:rsidRPr="00EF239E">
        <w:rPr>
          <w:rFonts w:cs="Arial"/>
        </w:rPr>
        <w:t xml:space="preserve">bom </w:t>
      </w:r>
      <w:r w:rsidRPr="00EF239E">
        <w:t xml:space="preserve">v primeru sklenitve pogodbe naročniku predložil partnersko pogodbo, ki vsebuje navedbo </w:t>
      </w:r>
      <w:proofErr w:type="spellStart"/>
      <w:r w:rsidRPr="00EF239E">
        <w:t>poslovodečega</w:t>
      </w:r>
      <w:proofErr w:type="spellEnd"/>
      <w:r w:rsidRPr="00EF239E">
        <w:t xml:space="preserve"> partnerja, ki bo od naročnika sprejemal obveznosti, navodila in lahko tudi plačila v imenu in za račun vseh sodelujočih</w:t>
      </w:r>
      <w:r w:rsidR="000D1BA2" w:rsidRPr="00EF239E">
        <w:t>,</w:t>
      </w:r>
      <w:r w:rsidRPr="00EF239E">
        <w:t xml:space="preserve"> ter delež in vrsto storitev, ki jih opravlja posamezen partner;</w:t>
      </w:r>
    </w:p>
    <w:p w14:paraId="716ADD8A" w14:textId="77777777" w:rsidR="00A3120C" w:rsidRPr="00EF239E" w:rsidRDefault="00A3120C" w:rsidP="00A3120C">
      <w:pPr>
        <w:pStyle w:val="Odstavekseznama"/>
        <w:numPr>
          <w:ilvl w:val="0"/>
          <w:numId w:val="28"/>
        </w:numPr>
        <w:ind w:left="426"/>
        <w:jc w:val="both"/>
        <w:rPr>
          <w:rFonts w:cs="Arial"/>
        </w:rPr>
      </w:pPr>
      <w:r w:rsidRPr="00EF239E">
        <w:rPr>
          <w:rFonts w:cs="Arial"/>
        </w:rPr>
        <w:t xml:space="preserve">bom v primeru, če bom izbran kot najugodnejši ponudnik, v osmih (8) dneh od prejema poziva naročnika, le temu posredoval podatke o naših ustanoviteljih, družbenikih, vključno s tihimi družbeniki, delničarjih, </w:t>
      </w:r>
      <w:proofErr w:type="spellStart"/>
      <w:r w:rsidRPr="00EF239E">
        <w:rPr>
          <w:rFonts w:cs="Arial"/>
        </w:rPr>
        <w:t>komanditistih</w:t>
      </w:r>
      <w:proofErr w:type="spellEnd"/>
      <w:r w:rsidRPr="00EF239E">
        <w:rPr>
          <w:rFonts w:cs="Arial"/>
        </w:rPr>
        <w:t xml:space="preserve"> ali drugih lastnikih in podatke o lastniških deležih navedenih oseb in gospodarskih subjektih, za katere se glede na določbe zakona, ki ureja gospodarske družbe, šteje, da so z nami povezane družbe.</w:t>
      </w:r>
    </w:p>
    <w:p w14:paraId="2BC1E31B" w14:textId="77777777" w:rsidR="00A3120C" w:rsidRPr="00EF239E" w:rsidRDefault="00A3120C" w:rsidP="00A3120C">
      <w:pPr>
        <w:pStyle w:val="Odstavekseznama"/>
        <w:ind w:left="426"/>
        <w:jc w:val="both"/>
        <w:rPr>
          <w:rFonts w:cs="Arial"/>
        </w:rPr>
      </w:pPr>
    </w:p>
    <w:p w14:paraId="4DA36ECA" w14:textId="77777777" w:rsidR="001E69D6" w:rsidRPr="00EF239E" w:rsidRDefault="001E69D6" w:rsidP="001E69D6">
      <w:pPr>
        <w:jc w:val="both"/>
      </w:pPr>
    </w:p>
    <w:p w14:paraId="11DE136D" w14:textId="77777777" w:rsidR="001E69D6" w:rsidRPr="00EF239E" w:rsidRDefault="001E69D6" w:rsidP="001E69D6">
      <w:pPr>
        <w:jc w:val="both"/>
      </w:pPr>
    </w:p>
    <w:tbl>
      <w:tblPr>
        <w:tblW w:w="850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59"/>
        <w:gridCol w:w="2511"/>
        <w:gridCol w:w="2835"/>
      </w:tblGrid>
      <w:tr w:rsidR="001E69D6" w:rsidRPr="00EF239E" w14:paraId="0DB96061" w14:textId="77777777" w:rsidTr="00806BE6">
        <w:tc>
          <w:tcPr>
            <w:tcW w:w="3159" w:type="dxa"/>
            <w:vAlign w:val="center"/>
          </w:tcPr>
          <w:p w14:paraId="0F9C007C" w14:textId="77777777" w:rsidR="001E69D6" w:rsidRPr="00EF239E" w:rsidRDefault="001E69D6" w:rsidP="00806BE6">
            <w:pPr>
              <w:jc w:val="center"/>
              <w:rPr>
                <w:b/>
              </w:rPr>
            </w:pPr>
            <w:r w:rsidRPr="00EF239E">
              <w:rPr>
                <w:b/>
              </w:rPr>
              <w:t>Kraj in datum:</w:t>
            </w:r>
          </w:p>
        </w:tc>
        <w:tc>
          <w:tcPr>
            <w:tcW w:w="2511" w:type="dxa"/>
            <w:vAlign w:val="center"/>
          </w:tcPr>
          <w:p w14:paraId="6ECB5E40" w14:textId="77777777" w:rsidR="001E69D6" w:rsidRPr="00EF239E" w:rsidRDefault="001E69D6" w:rsidP="00806BE6">
            <w:pPr>
              <w:jc w:val="center"/>
              <w:rPr>
                <w:b/>
              </w:rPr>
            </w:pPr>
            <w:r w:rsidRPr="00EF239E">
              <w:rPr>
                <w:b/>
              </w:rPr>
              <w:t>Žig:</w:t>
            </w:r>
          </w:p>
        </w:tc>
        <w:tc>
          <w:tcPr>
            <w:tcW w:w="2835" w:type="dxa"/>
            <w:vAlign w:val="center"/>
          </w:tcPr>
          <w:p w14:paraId="0AEBA8DA" w14:textId="77777777" w:rsidR="001E69D6" w:rsidRPr="00EF239E" w:rsidRDefault="001E69D6" w:rsidP="00806BE6">
            <w:pPr>
              <w:jc w:val="center"/>
              <w:rPr>
                <w:b/>
              </w:rPr>
            </w:pPr>
            <w:r w:rsidRPr="00EF239E">
              <w:rPr>
                <w:b/>
              </w:rPr>
              <w:t>Podpis ponudnika:</w:t>
            </w:r>
          </w:p>
        </w:tc>
      </w:tr>
      <w:tr w:rsidR="001E69D6" w:rsidRPr="00EF239E" w14:paraId="2AE6C212" w14:textId="77777777" w:rsidTr="00806BE6">
        <w:tc>
          <w:tcPr>
            <w:tcW w:w="3159" w:type="dxa"/>
          </w:tcPr>
          <w:p w14:paraId="1BB33106" w14:textId="77777777" w:rsidR="001E69D6" w:rsidRPr="00EF239E" w:rsidRDefault="001E69D6" w:rsidP="00806BE6">
            <w:pPr>
              <w:jc w:val="both"/>
              <w:rPr>
                <w:b/>
              </w:rPr>
            </w:pPr>
          </w:p>
          <w:p w14:paraId="446C671B" w14:textId="77777777" w:rsidR="001E69D6" w:rsidRPr="00EF239E" w:rsidRDefault="001E69D6" w:rsidP="00806BE6">
            <w:pPr>
              <w:jc w:val="both"/>
              <w:rPr>
                <w:b/>
              </w:rPr>
            </w:pPr>
          </w:p>
          <w:p w14:paraId="0DBC4BEE" w14:textId="77777777" w:rsidR="001E69D6" w:rsidRPr="00EF239E" w:rsidRDefault="001E69D6" w:rsidP="00806BE6">
            <w:pPr>
              <w:jc w:val="both"/>
              <w:rPr>
                <w:b/>
              </w:rPr>
            </w:pPr>
          </w:p>
        </w:tc>
        <w:tc>
          <w:tcPr>
            <w:tcW w:w="2511" w:type="dxa"/>
          </w:tcPr>
          <w:p w14:paraId="0BB9AA21" w14:textId="77777777" w:rsidR="001E69D6" w:rsidRPr="00EF239E" w:rsidRDefault="001E69D6" w:rsidP="00806BE6">
            <w:pPr>
              <w:jc w:val="both"/>
              <w:rPr>
                <w:b/>
              </w:rPr>
            </w:pPr>
          </w:p>
        </w:tc>
        <w:tc>
          <w:tcPr>
            <w:tcW w:w="2835" w:type="dxa"/>
          </w:tcPr>
          <w:p w14:paraId="6CC05E18" w14:textId="77777777" w:rsidR="001E69D6" w:rsidRPr="00EF239E" w:rsidRDefault="001E69D6" w:rsidP="00806BE6">
            <w:pPr>
              <w:jc w:val="both"/>
              <w:rPr>
                <w:b/>
              </w:rPr>
            </w:pPr>
          </w:p>
        </w:tc>
      </w:tr>
    </w:tbl>
    <w:p w14:paraId="71AFF00C" w14:textId="77777777" w:rsidR="00A3120C" w:rsidRDefault="00A3120C" w:rsidP="00AC6FD3">
      <w:pPr>
        <w:shd w:val="clear" w:color="auto" w:fill="FFFFFF"/>
        <w:tabs>
          <w:tab w:val="left" w:pos="9000"/>
        </w:tabs>
        <w:jc w:val="both"/>
        <w:rPr>
          <w:color w:val="000000"/>
          <w:szCs w:val="22"/>
          <w:lang w:eastAsia="en-US"/>
        </w:rPr>
      </w:pPr>
    </w:p>
    <w:p w14:paraId="301A1E3A" w14:textId="77777777" w:rsidR="00747228" w:rsidRDefault="00747228" w:rsidP="00AC6FD3">
      <w:pPr>
        <w:shd w:val="clear" w:color="auto" w:fill="FFFFFF"/>
        <w:tabs>
          <w:tab w:val="left" w:pos="9000"/>
        </w:tabs>
        <w:jc w:val="both"/>
        <w:rPr>
          <w:color w:val="000000"/>
          <w:szCs w:val="22"/>
          <w:lang w:eastAsia="en-US"/>
        </w:rPr>
      </w:pPr>
    </w:p>
    <w:p w14:paraId="28D8AACB" w14:textId="77777777" w:rsidR="00747228" w:rsidRDefault="00747228" w:rsidP="00AC6FD3">
      <w:pPr>
        <w:shd w:val="clear" w:color="auto" w:fill="FFFFFF"/>
        <w:tabs>
          <w:tab w:val="left" w:pos="9000"/>
        </w:tabs>
        <w:jc w:val="both"/>
        <w:rPr>
          <w:color w:val="000000"/>
          <w:szCs w:val="22"/>
          <w:lang w:eastAsia="en-US"/>
        </w:rPr>
        <w:sectPr w:rsidR="00747228" w:rsidSect="00C7391C">
          <w:headerReference w:type="default" r:id="rId14"/>
          <w:footerReference w:type="default" r:id="rId15"/>
          <w:footerReference w:type="first" r:id="rId16"/>
          <w:pgSz w:w="11907" w:h="16840" w:code="9"/>
          <w:pgMar w:top="1247" w:right="1418" w:bottom="1361" w:left="1701" w:header="709" w:footer="709" w:gutter="0"/>
          <w:cols w:space="708"/>
          <w:docGrid w:linePitch="360"/>
        </w:sectPr>
      </w:pPr>
    </w:p>
    <w:p w14:paraId="0F5AD808" w14:textId="51014154" w:rsidR="00747228" w:rsidRPr="0098185F" w:rsidRDefault="00747228" w:rsidP="00E052BE">
      <w:pPr>
        <w:pStyle w:val="Naslov2"/>
        <w:numPr>
          <w:ilvl w:val="0"/>
          <w:numId w:val="0"/>
        </w:numPr>
        <w:rPr>
          <w:color w:val="FF0000"/>
        </w:rPr>
      </w:pPr>
      <w:bookmarkStart w:id="197" w:name="_Toc502827236"/>
      <w:r w:rsidRPr="0098185F">
        <w:rPr>
          <w:color w:val="FF0000"/>
        </w:rPr>
        <w:lastRenderedPageBreak/>
        <w:t>Priloga 2a: IZJAVA</w:t>
      </w:r>
      <w:bookmarkEnd w:id="197"/>
    </w:p>
    <w:p w14:paraId="36DCD5C2" w14:textId="77777777" w:rsidR="00747228" w:rsidRPr="0098185F" w:rsidRDefault="00747228" w:rsidP="00AC6FD3">
      <w:pPr>
        <w:shd w:val="clear" w:color="auto" w:fill="FFFFFF"/>
        <w:tabs>
          <w:tab w:val="left" w:pos="9000"/>
        </w:tabs>
        <w:jc w:val="both"/>
        <w:rPr>
          <w:color w:val="FF0000"/>
          <w:szCs w:val="22"/>
          <w:lang w:eastAsia="en-US"/>
        </w:rPr>
      </w:pPr>
    </w:p>
    <w:p w14:paraId="383402CA" w14:textId="77777777" w:rsidR="00747228" w:rsidRPr="0098185F" w:rsidRDefault="00747228" w:rsidP="00AC6FD3">
      <w:pPr>
        <w:shd w:val="clear" w:color="auto" w:fill="FFFFFF"/>
        <w:tabs>
          <w:tab w:val="left" w:pos="9000"/>
        </w:tabs>
        <w:jc w:val="both"/>
        <w:rPr>
          <w:color w:val="FF0000"/>
          <w:szCs w:val="22"/>
          <w:lang w:eastAsia="en-US"/>
        </w:rPr>
      </w:pPr>
    </w:p>
    <w:p w14:paraId="2E7C33F7" w14:textId="77777777" w:rsidR="00747228" w:rsidRPr="0098185F" w:rsidRDefault="00747228" w:rsidP="00AC6FD3">
      <w:pPr>
        <w:shd w:val="clear" w:color="auto" w:fill="FFFFFF"/>
        <w:tabs>
          <w:tab w:val="left" w:pos="9000"/>
        </w:tabs>
        <w:jc w:val="both"/>
        <w:rPr>
          <w:color w:val="FF0000"/>
          <w:szCs w:val="22"/>
          <w:lang w:eastAsia="en-US"/>
        </w:rPr>
      </w:pPr>
    </w:p>
    <w:p w14:paraId="70846129" w14:textId="6807CD9D" w:rsidR="00747228" w:rsidRPr="0098185F" w:rsidRDefault="00747228" w:rsidP="00747228">
      <w:pPr>
        <w:shd w:val="clear" w:color="auto" w:fill="FFFFFF"/>
        <w:tabs>
          <w:tab w:val="left" w:pos="9000"/>
        </w:tabs>
        <w:jc w:val="both"/>
        <w:rPr>
          <w:b/>
          <w:color w:val="FF0000"/>
          <w:szCs w:val="22"/>
          <w:lang w:eastAsia="en-US"/>
        </w:rPr>
      </w:pPr>
      <w:r w:rsidRPr="0098185F">
        <w:rPr>
          <w:b/>
          <w:color w:val="FF0000"/>
          <w:szCs w:val="22"/>
          <w:lang w:eastAsia="en-US"/>
        </w:rPr>
        <w:t xml:space="preserve">Izvajalec predelave </w:t>
      </w:r>
    </w:p>
    <w:p w14:paraId="1D7F9056" w14:textId="77777777" w:rsidR="0037026F" w:rsidRPr="0098185F" w:rsidRDefault="0037026F" w:rsidP="00747228">
      <w:pPr>
        <w:rPr>
          <w:i/>
          <w:color w:val="FF0000"/>
        </w:rPr>
      </w:pPr>
    </w:p>
    <w:tbl>
      <w:tblPr>
        <w:tblW w:w="9072" w:type="dxa"/>
        <w:tblLayout w:type="fixed"/>
        <w:tblLook w:val="0000" w:firstRow="0" w:lastRow="0" w:firstColumn="0" w:lastColumn="0" w:noHBand="0" w:noVBand="0"/>
      </w:tblPr>
      <w:tblGrid>
        <w:gridCol w:w="3828"/>
        <w:gridCol w:w="5244"/>
      </w:tblGrid>
      <w:tr w:rsidR="0098185F" w:rsidRPr="0098185F" w14:paraId="42CCC0C4" w14:textId="77777777" w:rsidTr="00127480">
        <w:tc>
          <w:tcPr>
            <w:tcW w:w="3828" w:type="dxa"/>
            <w:vAlign w:val="center"/>
          </w:tcPr>
          <w:p w14:paraId="2EDAE10D" w14:textId="77777777" w:rsidR="0037026F" w:rsidRPr="0098185F" w:rsidRDefault="0037026F" w:rsidP="001E4075">
            <w:pPr>
              <w:rPr>
                <w:color w:val="FF0000"/>
              </w:rPr>
            </w:pPr>
          </w:p>
          <w:p w14:paraId="1DF86FA4" w14:textId="328CF341" w:rsidR="0037026F" w:rsidRPr="0098185F" w:rsidRDefault="0037026F" w:rsidP="001E4075">
            <w:pPr>
              <w:rPr>
                <w:color w:val="FF0000"/>
              </w:rPr>
            </w:pPr>
            <w:r w:rsidRPr="0098185F">
              <w:rPr>
                <w:i/>
                <w:color w:val="FF0000"/>
              </w:rPr>
              <w:t>NAZIV</w:t>
            </w:r>
            <w:r w:rsidR="00127480" w:rsidRPr="0098185F">
              <w:rPr>
                <w:i/>
                <w:color w:val="FF0000"/>
              </w:rPr>
              <w:t xml:space="preserve"> IZVAJALCA PREDELAVE</w:t>
            </w:r>
          </w:p>
        </w:tc>
        <w:tc>
          <w:tcPr>
            <w:tcW w:w="5244" w:type="dxa"/>
            <w:vAlign w:val="center"/>
          </w:tcPr>
          <w:p w14:paraId="5EDF97BB" w14:textId="77777777" w:rsidR="0037026F" w:rsidRPr="0098185F" w:rsidRDefault="0037026F" w:rsidP="001E4075">
            <w:pPr>
              <w:rPr>
                <w:color w:val="FF0000"/>
              </w:rPr>
            </w:pPr>
          </w:p>
        </w:tc>
      </w:tr>
      <w:tr w:rsidR="0098185F" w:rsidRPr="0098185F" w14:paraId="66A1C1DD" w14:textId="77777777" w:rsidTr="00127480">
        <w:tc>
          <w:tcPr>
            <w:tcW w:w="3828" w:type="dxa"/>
            <w:vAlign w:val="center"/>
          </w:tcPr>
          <w:p w14:paraId="440C0541" w14:textId="77777777" w:rsidR="0037026F" w:rsidRPr="0098185F" w:rsidRDefault="0037026F" w:rsidP="001E4075">
            <w:pPr>
              <w:rPr>
                <w:color w:val="FF0000"/>
              </w:rPr>
            </w:pPr>
          </w:p>
          <w:p w14:paraId="1C327797" w14:textId="449920EE" w:rsidR="0037026F" w:rsidRPr="0098185F" w:rsidRDefault="0037026F" w:rsidP="001E4075">
            <w:pPr>
              <w:rPr>
                <w:color w:val="FF0000"/>
              </w:rPr>
            </w:pPr>
            <w:r w:rsidRPr="0098185F">
              <w:rPr>
                <w:i/>
                <w:color w:val="FF0000"/>
              </w:rPr>
              <w:t>NASLOV (ulica, hišna št. in kraj sedeža)</w:t>
            </w:r>
          </w:p>
        </w:tc>
        <w:tc>
          <w:tcPr>
            <w:tcW w:w="5244" w:type="dxa"/>
            <w:tcBorders>
              <w:top w:val="single" w:sz="6" w:space="0" w:color="auto"/>
            </w:tcBorders>
            <w:vAlign w:val="center"/>
          </w:tcPr>
          <w:p w14:paraId="5722A1B0" w14:textId="77777777" w:rsidR="0037026F" w:rsidRPr="0098185F" w:rsidRDefault="0037026F" w:rsidP="001E4075">
            <w:pPr>
              <w:rPr>
                <w:color w:val="FF0000"/>
              </w:rPr>
            </w:pPr>
          </w:p>
        </w:tc>
      </w:tr>
      <w:tr w:rsidR="0037026F" w:rsidRPr="0098185F" w14:paraId="34411AC6" w14:textId="77777777" w:rsidTr="00127480">
        <w:tc>
          <w:tcPr>
            <w:tcW w:w="3828" w:type="dxa"/>
            <w:vAlign w:val="center"/>
          </w:tcPr>
          <w:p w14:paraId="66972ED3" w14:textId="77777777" w:rsidR="0037026F" w:rsidRPr="0098185F" w:rsidRDefault="0037026F" w:rsidP="001E4075">
            <w:pPr>
              <w:rPr>
                <w:color w:val="FF0000"/>
              </w:rPr>
            </w:pPr>
          </w:p>
          <w:p w14:paraId="50EC31F0" w14:textId="3AA6DBE5" w:rsidR="0037026F" w:rsidRPr="0098185F" w:rsidRDefault="0037026F" w:rsidP="001E4075">
            <w:pPr>
              <w:rPr>
                <w:color w:val="FF0000"/>
              </w:rPr>
            </w:pPr>
            <w:r w:rsidRPr="0098185F">
              <w:rPr>
                <w:i/>
                <w:color w:val="FF0000"/>
              </w:rPr>
              <w:t>DRŽAVA</w:t>
            </w:r>
          </w:p>
        </w:tc>
        <w:tc>
          <w:tcPr>
            <w:tcW w:w="5244" w:type="dxa"/>
            <w:tcBorders>
              <w:top w:val="single" w:sz="6" w:space="0" w:color="auto"/>
            </w:tcBorders>
            <w:vAlign w:val="center"/>
          </w:tcPr>
          <w:p w14:paraId="1044A380" w14:textId="77777777" w:rsidR="0037026F" w:rsidRPr="0098185F" w:rsidRDefault="0037026F" w:rsidP="001E4075">
            <w:pPr>
              <w:rPr>
                <w:color w:val="FF0000"/>
              </w:rPr>
            </w:pPr>
          </w:p>
        </w:tc>
      </w:tr>
    </w:tbl>
    <w:p w14:paraId="0644119D" w14:textId="77777777" w:rsidR="0037026F" w:rsidRPr="0098185F" w:rsidRDefault="0037026F" w:rsidP="00747228">
      <w:pPr>
        <w:rPr>
          <w:i/>
          <w:color w:val="FF0000"/>
        </w:rPr>
      </w:pPr>
    </w:p>
    <w:p w14:paraId="0E67E365" w14:textId="77777777" w:rsidR="00747228" w:rsidRPr="0098185F" w:rsidRDefault="00747228" w:rsidP="00747228">
      <w:pPr>
        <w:shd w:val="clear" w:color="auto" w:fill="FFFFFF"/>
        <w:tabs>
          <w:tab w:val="left" w:pos="9000"/>
        </w:tabs>
        <w:jc w:val="center"/>
        <w:rPr>
          <w:color w:val="FF0000"/>
          <w:szCs w:val="22"/>
          <w:lang w:eastAsia="en-US"/>
        </w:rPr>
      </w:pPr>
    </w:p>
    <w:p w14:paraId="042C268A" w14:textId="033A06CF" w:rsidR="005B31B3" w:rsidRPr="0098185F" w:rsidRDefault="005B31B3" w:rsidP="005B31B3">
      <w:pPr>
        <w:shd w:val="clear" w:color="auto" w:fill="FFFFFF"/>
        <w:tabs>
          <w:tab w:val="left" w:pos="9000"/>
        </w:tabs>
        <w:ind w:left="284" w:hanging="284"/>
        <w:jc w:val="center"/>
        <w:rPr>
          <w:b/>
          <w:color w:val="FF0000"/>
          <w:szCs w:val="22"/>
          <w:lang w:eastAsia="en-US"/>
        </w:rPr>
      </w:pPr>
      <w:r w:rsidRPr="0098185F">
        <w:rPr>
          <w:b/>
          <w:color w:val="FF0000"/>
          <w:szCs w:val="22"/>
          <w:lang w:eastAsia="en-US"/>
        </w:rPr>
        <w:tab/>
        <w:t>IZJAVLJAM,</w:t>
      </w:r>
    </w:p>
    <w:p w14:paraId="2142FDCA" w14:textId="77777777" w:rsidR="005B31B3" w:rsidRPr="0098185F" w:rsidRDefault="005B31B3" w:rsidP="00F313A1">
      <w:pPr>
        <w:shd w:val="clear" w:color="auto" w:fill="FFFFFF"/>
        <w:tabs>
          <w:tab w:val="left" w:pos="9000"/>
        </w:tabs>
        <w:ind w:left="284" w:hanging="284"/>
        <w:jc w:val="both"/>
        <w:rPr>
          <w:color w:val="FF0000"/>
          <w:szCs w:val="22"/>
          <w:lang w:eastAsia="en-US"/>
        </w:rPr>
      </w:pPr>
    </w:p>
    <w:p w14:paraId="7076CEAF" w14:textId="43F2249F" w:rsidR="0037026F" w:rsidRPr="0098185F" w:rsidRDefault="00747228" w:rsidP="005B31B3">
      <w:pPr>
        <w:shd w:val="clear" w:color="auto" w:fill="FFFFFF"/>
        <w:tabs>
          <w:tab w:val="left" w:pos="9000"/>
        </w:tabs>
        <w:jc w:val="both"/>
        <w:rPr>
          <w:b/>
          <w:color w:val="FF0000"/>
        </w:rPr>
      </w:pPr>
      <w:r w:rsidRPr="0098185F">
        <w:rPr>
          <w:color w:val="FF0000"/>
          <w:szCs w:val="22"/>
          <w:lang w:eastAsia="en-US"/>
        </w:rPr>
        <w:t>da</w:t>
      </w:r>
      <w:r w:rsidRPr="0098185F">
        <w:rPr>
          <w:b/>
          <w:color w:val="FF0000"/>
        </w:rPr>
        <w:t xml:space="preserve"> imam </w:t>
      </w:r>
      <w:r w:rsidR="0037026F" w:rsidRPr="0098185F">
        <w:rPr>
          <w:b/>
          <w:color w:val="FF0000"/>
        </w:rPr>
        <w:t>za obrat</w:t>
      </w:r>
      <w:r w:rsidR="00127480" w:rsidRPr="0098185F">
        <w:rPr>
          <w:b/>
          <w:color w:val="FF0000"/>
        </w:rPr>
        <w:t xml:space="preserve"> za predelavo</w:t>
      </w:r>
      <w:r w:rsidR="00F313A1" w:rsidRPr="0098185F">
        <w:rPr>
          <w:b/>
          <w:color w:val="FF0000"/>
        </w:rPr>
        <w:t xml:space="preserve"> </w:t>
      </w:r>
      <w:r w:rsidR="0037026F" w:rsidRPr="0098185F">
        <w:rPr>
          <w:b/>
          <w:color w:val="FF0000"/>
        </w:rPr>
        <w:t>_______</w:t>
      </w:r>
      <w:r w:rsidR="00F313A1" w:rsidRPr="0098185F">
        <w:rPr>
          <w:b/>
          <w:color w:val="FF0000"/>
        </w:rPr>
        <w:t>_</w:t>
      </w:r>
      <w:r w:rsidR="0037026F" w:rsidRPr="0098185F">
        <w:rPr>
          <w:b/>
          <w:color w:val="FF0000"/>
        </w:rPr>
        <w:t>___________________</w:t>
      </w:r>
      <w:r w:rsidR="00127480" w:rsidRPr="0098185F">
        <w:rPr>
          <w:b/>
          <w:color w:val="FF0000"/>
        </w:rPr>
        <w:t>________</w:t>
      </w:r>
      <w:r w:rsidR="005B31B3" w:rsidRPr="0098185F">
        <w:rPr>
          <w:b/>
          <w:color w:val="FF0000"/>
        </w:rPr>
        <w:t>________________</w:t>
      </w:r>
      <w:r w:rsidR="00127480" w:rsidRPr="0098185F">
        <w:rPr>
          <w:b/>
          <w:color w:val="FF0000"/>
        </w:rPr>
        <w:t>__</w:t>
      </w:r>
      <w:r w:rsidR="0037026F" w:rsidRPr="0098185F">
        <w:rPr>
          <w:b/>
          <w:color w:val="FF0000"/>
        </w:rPr>
        <w:t xml:space="preserve"> </w:t>
      </w:r>
      <w:r w:rsidR="0037026F" w:rsidRPr="0098185F">
        <w:rPr>
          <w:i/>
          <w:color w:val="FF0000"/>
        </w:rPr>
        <w:t xml:space="preserve">(naziv in naslov obrata </w:t>
      </w:r>
      <w:r w:rsidR="00127480" w:rsidRPr="0098185F">
        <w:rPr>
          <w:i/>
          <w:color w:val="FF0000"/>
        </w:rPr>
        <w:t>za predelavo)</w:t>
      </w:r>
      <w:r w:rsidR="0037026F" w:rsidRPr="0098185F">
        <w:rPr>
          <w:i/>
          <w:color w:val="FF0000"/>
        </w:rPr>
        <w:t>,</w:t>
      </w:r>
      <w:r w:rsidR="0037026F" w:rsidRPr="0098185F">
        <w:rPr>
          <w:b/>
          <w:color w:val="FF0000"/>
        </w:rPr>
        <w:t xml:space="preserve"> v katerem bodo oddane izrabljene gume</w:t>
      </w:r>
      <w:r w:rsidR="00F313A1" w:rsidRPr="0098185F">
        <w:rPr>
          <w:b/>
          <w:color w:val="FF0000"/>
        </w:rPr>
        <w:t>:</w:t>
      </w:r>
      <w:r w:rsidR="0037026F" w:rsidRPr="0098185F">
        <w:rPr>
          <w:b/>
          <w:color w:val="FF0000"/>
        </w:rPr>
        <w:t xml:space="preserve"> </w:t>
      </w:r>
    </w:p>
    <w:p w14:paraId="7C922140" w14:textId="77777777" w:rsidR="0037026F" w:rsidRPr="0098185F" w:rsidRDefault="0037026F" w:rsidP="00F313A1">
      <w:pPr>
        <w:ind w:left="284" w:hanging="284"/>
        <w:rPr>
          <w:b/>
          <w:color w:val="FF0000"/>
        </w:rPr>
      </w:pPr>
    </w:p>
    <w:p w14:paraId="3E8407E3" w14:textId="6B87C858" w:rsidR="00127480" w:rsidRPr="0098185F" w:rsidRDefault="00F313A1" w:rsidP="005B31B3">
      <w:pPr>
        <w:rPr>
          <w:i/>
          <w:color w:val="FF0000"/>
        </w:rPr>
      </w:pPr>
      <w:r w:rsidRPr="0098185F">
        <w:rPr>
          <w:i/>
          <w:color w:val="FF0000"/>
        </w:rPr>
        <w:tab/>
      </w:r>
      <w:r w:rsidR="00127480" w:rsidRPr="0098185F">
        <w:rPr>
          <w:i/>
          <w:color w:val="FF0000"/>
        </w:rPr>
        <w:t>(ustrezno označiti glede na državo, v kateri se nahaja obrat)</w:t>
      </w:r>
    </w:p>
    <w:p w14:paraId="35F37D83" w14:textId="77777777" w:rsidR="00127480" w:rsidRPr="0098185F" w:rsidRDefault="00127480" w:rsidP="00F313A1">
      <w:pPr>
        <w:ind w:left="284" w:hanging="284"/>
        <w:rPr>
          <w:i/>
          <w:color w:val="FF0000"/>
        </w:rPr>
      </w:pPr>
    </w:p>
    <w:p w14:paraId="0527D172" w14:textId="38811315" w:rsidR="00747228" w:rsidRPr="0098185F" w:rsidRDefault="00127480" w:rsidP="00F313A1">
      <w:pPr>
        <w:ind w:left="284" w:hanging="284"/>
        <w:rPr>
          <w:color w:val="FF0000"/>
        </w:rPr>
      </w:pPr>
      <w:r w:rsidRPr="0098185F">
        <w:rPr>
          <w:b/>
          <w:color w:val="FF0000"/>
        </w:rPr>
        <w:fldChar w:fldCharType="begin">
          <w:ffData>
            <w:name w:val="Potrditev8"/>
            <w:enabled/>
            <w:calcOnExit w:val="0"/>
            <w:checkBox>
              <w:sizeAuto/>
              <w:default w:val="0"/>
            </w:checkBox>
          </w:ffData>
        </w:fldChar>
      </w:r>
      <w:bookmarkStart w:id="198" w:name="Potrditev8"/>
      <w:r w:rsidRPr="0098185F">
        <w:rPr>
          <w:b/>
          <w:color w:val="FF0000"/>
        </w:rPr>
        <w:instrText xml:space="preserve"> FORMCHECKBOX </w:instrText>
      </w:r>
      <w:r w:rsidR="0098185F" w:rsidRPr="0098185F">
        <w:rPr>
          <w:b/>
          <w:color w:val="FF0000"/>
        </w:rPr>
      </w:r>
      <w:r w:rsidR="0098185F" w:rsidRPr="0098185F">
        <w:rPr>
          <w:b/>
          <w:color w:val="FF0000"/>
        </w:rPr>
        <w:fldChar w:fldCharType="separate"/>
      </w:r>
      <w:r w:rsidRPr="0098185F">
        <w:rPr>
          <w:b/>
          <w:color w:val="FF0000"/>
        </w:rPr>
        <w:fldChar w:fldCharType="end"/>
      </w:r>
      <w:bookmarkEnd w:id="198"/>
      <w:r w:rsidRPr="0098185F">
        <w:rPr>
          <w:b/>
          <w:color w:val="FF0000"/>
        </w:rPr>
        <w:t xml:space="preserve"> </w:t>
      </w:r>
      <w:r w:rsidR="00747228" w:rsidRPr="0098185F">
        <w:rPr>
          <w:b/>
          <w:color w:val="FF0000"/>
        </w:rPr>
        <w:t>okoljevarstveno dovoljenje za predelavo odpadkov, s klasifikacijsko številko 16 01 03, po postopku R1 ali R3, v skladu z zakonom, ki ureja varstvo okolja</w:t>
      </w:r>
      <w:r w:rsidRPr="0098185F">
        <w:rPr>
          <w:b/>
          <w:color w:val="FF0000"/>
        </w:rPr>
        <w:t xml:space="preserve"> </w:t>
      </w:r>
      <w:r w:rsidRPr="0098185F">
        <w:rPr>
          <w:i/>
          <w:color w:val="FF0000"/>
        </w:rPr>
        <w:t>(če je obrat v RS)</w:t>
      </w:r>
    </w:p>
    <w:p w14:paraId="51A2DBE2" w14:textId="77777777" w:rsidR="00747228" w:rsidRPr="0098185F" w:rsidRDefault="00747228" w:rsidP="00F313A1">
      <w:pPr>
        <w:ind w:left="284" w:hanging="284"/>
        <w:rPr>
          <w:b/>
          <w:color w:val="FF0000"/>
        </w:rPr>
      </w:pPr>
    </w:p>
    <w:p w14:paraId="639AC865" w14:textId="5922D824" w:rsidR="00747228" w:rsidRPr="0098185F" w:rsidRDefault="00127480" w:rsidP="00F313A1">
      <w:pPr>
        <w:ind w:left="284" w:hanging="284"/>
        <w:rPr>
          <w:color w:val="FF0000"/>
        </w:rPr>
      </w:pPr>
      <w:r w:rsidRPr="0098185F">
        <w:rPr>
          <w:b/>
          <w:color w:val="FF0000"/>
        </w:rPr>
        <w:fldChar w:fldCharType="begin">
          <w:ffData>
            <w:name w:val="Potrditev9"/>
            <w:enabled/>
            <w:calcOnExit w:val="0"/>
            <w:checkBox>
              <w:sizeAuto/>
              <w:default w:val="0"/>
            </w:checkBox>
          </w:ffData>
        </w:fldChar>
      </w:r>
      <w:bookmarkStart w:id="199" w:name="Potrditev9"/>
      <w:r w:rsidRPr="0098185F">
        <w:rPr>
          <w:b/>
          <w:color w:val="FF0000"/>
        </w:rPr>
        <w:instrText xml:space="preserve"> FORMCHECKBOX </w:instrText>
      </w:r>
      <w:r w:rsidR="0098185F" w:rsidRPr="0098185F">
        <w:rPr>
          <w:b/>
          <w:color w:val="FF0000"/>
        </w:rPr>
      </w:r>
      <w:r w:rsidR="0098185F" w:rsidRPr="0098185F">
        <w:rPr>
          <w:b/>
          <w:color w:val="FF0000"/>
        </w:rPr>
        <w:fldChar w:fldCharType="separate"/>
      </w:r>
      <w:r w:rsidRPr="0098185F">
        <w:rPr>
          <w:b/>
          <w:color w:val="FF0000"/>
        </w:rPr>
        <w:fldChar w:fldCharType="end"/>
      </w:r>
      <w:bookmarkEnd w:id="199"/>
      <w:r w:rsidRPr="0098185F">
        <w:rPr>
          <w:b/>
          <w:color w:val="FF0000"/>
        </w:rPr>
        <w:t xml:space="preserve"> </w:t>
      </w:r>
      <w:r w:rsidR="00747228" w:rsidRPr="0098185F">
        <w:rPr>
          <w:b/>
          <w:color w:val="FF0000"/>
        </w:rPr>
        <w:t xml:space="preserve">da imam vse dokumente, ki so v državi, kjer se nahaja obrat za predelavo, zahtevani za opravljanje predelave odpadkov s klasifikacijsko številko 16 01 03, po postopku R1 ali R3, in so po svoji vsebini ter namenu smiselno enakovredni okoljevarstvenemu dovoljenju za predelavo odpadkov </w:t>
      </w:r>
      <w:r w:rsidRPr="0098185F">
        <w:rPr>
          <w:i/>
          <w:color w:val="FF0000"/>
        </w:rPr>
        <w:t>(če je obrat za predelavo v drugi državi članici EU ali tretji državi)</w:t>
      </w:r>
    </w:p>
    <w:p w14:paraId="1B9F3834" w14:textId="77777777" w:rsidR="00747228" w:rsidRPr="0098185F" w:rsidRDefault="00747228" w:rsidP="00127480">
      <w:pPr>
        <w:shd w:val="clear" w:color="auto" w:fill="FFFFFF"/>
        <w:tabs>
          <w:tab w:val="left" w:pos="9000"/>
        </w:tabs>
        <w:jc w:val="both"/>
        <w:rPr>
          <w:color w:val="FF0000"/>
          <w:szCs w:val="22"/>
          <w:lang w:eastAsia="en-US"/>
        </w:rPr>
      </w:pPr>
    </w:p>
    <w:p w14:paraId="6B1662D2" w14:textId="77777777" w:rsidR="00127480" w:rsidRPr="0098185F" w:rsidRDefault="00127480" w:rsidP="00127480">
      <w:pPr>
        <w:shd w:val="clear" w:color="auto" w:fill="FFFFFF"/>
        <w:tabs>
          <w:tab w:val="left" w:pos="9000"/>
        </w:tabs>
        <w:rPr>
          <w:color w:val="FF0000"/>
          <w:szCs w:val="22"/>
          <w:lang w:eastAsia="en-US"/>
        </w:rPr>
      </w:pPr>
    </w:p>
    <w:p w14:paraId="064AF5A6" w14:textId="2F495585" w:rsidR="00F313A1" w:rsidRPr="0098185F" w:rsidRDefault="00F313A1" w:rsidP="00127480">
      <w:pPr>
        <w:shd w:val="clear" w:color="auto" w:fill="FFFFFF"/>
        <w:tabs>
          <w:tab w:val="left" w:pos="9000"/>
        </w:tabs>
        <w:rPr>
          <w:color w:val="FF0000"/>
          <w:szCs w:val="22"/>
          <w:lang w:eastAsia="en-US"/>
        </w:rPr>
      </w:pPr>
      <w:r w:rsidRPr="0098185F">
        <w:rPr>
          <w:color w:val="FF0000"/>
          <w:szCs w:val="22"/>
          <w:lang w:eastAsia="en-US"/>
        </w:rPr>
        <w:t>Izjavo dokazujem z naslednjimi dokumenti</w:t>
      </w:r>
      <w:r w:rsidR="005B31B3" w:rsidRPr="0098185F">
        <w:rPr>
          <w:color w:val="FF0000"/>
          <w:szCs w:val="22"/>
          <w:lang w:eastAsia="en-US"/>
        </w:rPr>
        <w:t xml:space="preserve">, ki jih prilagam </w:t>
      </w:r>
      <w:r w:rsidR="005B31B3" w:rsidRPr="0098185F">
        <w:rPr>
          <w:i/>
          <w:color w:val="FF0000"/>
          <w:szCs w:val="22"/>
          <w:lang w:eastAsia="en-US"/>
        </w:rPr>
        <w:t>(vpisati dokumente)</w:t>
      </w:r>
      <w:r w:rsidRPr="0098185F">
        <w:rPr>
          <w:color w:val="FF0000"/>
          <w:szCs w:val="22"/>
          <w:lang w:eastAsia="en-US"/>
        </w:rPr>
        <w:t>:</w:t>
      </w:r>
    </w:p>
    <w:p w14:paraId="64FCCC90" w14:textId="77777777" w:rsidR="00F313A1" w:rsidRPr="0098185F" w:rsidRDefault="00F313A1" w:rsidP="00127480">
      <w:pPr>
        <w:shd w:val="clear" w:color="auto" w:fill="FFFFFF"/>
        <w:tabs>
          <w:tab w:val="left" w:pos="9000"/>
        </w:tabs>
        <w:rPr>
          <w:color w:val="FF0000"/>
          <w:szCs w:val="22"/>
          <w:lang w:eastAsia="en-US"/>
        </w:rPr>
      </w:pPr>
    </w:p>
    <w:p w14:paraId="062092D9" w14:textId="77777777" w:rsidR="00F313A1" w:rsidRPr="0098185F" w:rsidRDefault="00F313A1" w:rsidP="00F313A1">
      <w:pPr>
        <w:spacing w:before="120" w:line="360" w:lineRule="auto"/>
        <w:jc w:val="both"/>
        <w:rPr>
          <w:rFonts w:eastAsia="Times New Roman"/>
          <w:color w:val="FF0000"/>
          <w:lang w:eastAsia="sl-SI"/>
        </w:rPr>
      </w:pPr>
      <w:r w:rsidRPr="0098185F">
        <w:rPr>
          <w:rFonts w:eastAsia="Times New Roman"/>
          <w:color w:val="FF0000"/>
          <w:lang w:eastAsia="sl-SI"/>
        </w:rPr>
        <w:t>__________________________________________________________</w:t>
      </w:r>
    </w:p>
    <w:p w14:paraId="2AAE32F3" w14:textId="77777777" w:rsidR="00F313A1" w:rsidRPr="0098185F" w:rsidRDefault="00F313A1" w:rsidP="00F313A1">
      <w:pPr>
        <w:spacing w:line="360" w:lineRule="auto"/>
        <w:rPr>
          <w:rFonts w:eastAsia="Times New Roman"/>
          <w:color w:val="FF0000"/>
          <w:lang w:eastAsia="sl-SI"/>
        </w:rPr>
      </w:pPr>
      <w:r w:rsidRPr="0098185F">
        <w:rPr>
          <w:rFonts w:eastAsia="Times New Roman"/>
          <w:color w:val="FF0000"/>
          <w:lang w:eastAsia="sl-SI"/>
        </w:rPr>
        <w:t>__________________________________________________________</w:t>
      </w:r>
    </w:p>
    <w:p w14:paraId="77E55CE1" w14:textId="77777777" w:rsidR="00F313A1" w:rsidRPr="0098185F" w:rsidRDefault="00F313A1" w:rsidP="00F313A1">
      <w:pPr>
        <w:spacing w:line="360" w:lineRule="auto"/>
        <w:contextualSpacing/>
        <w:rPr>
          <w:rFonts w:eastAsia="Times New Roman"/>
          <w:color w:val="FF0000"/>
          <w:lang w:eastAsia="sl-SI"/>
        </w:rPr>
      </w:pPr>
      <w:r w:rsidRPr="0098185F">
        <w:rPr>
          <w:rFonts w:eastAsia="Times New Roman"/>
          <w:color w:val="FF0000"/>
          <w:lang w:eastAsia="sl-SI"/>
        </w:rPr>
        <w:t>__________________________________________________________</w:t>
      </w:r>
    </w:p>
    <w:p w14:paraId="35292451" w14:textId="77777777" w:rsidR="00F313A1" w:rsidRPr="0098185F" w:rsidRDefault="00F313A1" w:rsidP="00F313A1">
      <w:pPr>
        <w:spacing w:line="360" w:lineRule="auto"/>
        <w:contextualSpacing/>
        <w:rPr>
          <w:rFonts w:ascii="Times New Roman" w:eastAsia="Times New Roman" w:hAnsi="Times New Roman" w:cs="Times New Roman"/>
          <w:color w:val="FF0000"/>
          <w:sz w:val="24"/>
          <w:szCs w:val="24"/>
          <w:lang w:eastAsia="sl-SI"/>
        </w:rPr>
      </w:pPr>
      <w:r w:rsidRPr="0098185F">
        <w:rPr>
          <w:rFonts w:eastAsia="Times New Roman"/>
          <w:color w:val="FF0000"/>
          <w:lang w:eastAsia="sl-SI"/>
        </w:rPr>
        <w:t>__________________________________________________________</w:t>
      </w:r>
    </w:p>
    <w:p w14:paraId="36C8B029" w14:textId="77777777" w:rsidR="00F313A1" w:rsidRDefault="00F313A1" w:rsidP="00127480">
      <w:pPr>
        <w:shd w:val="clear" w:color="auto" w:fill="FFFFFF"/>
        <w:tabs>
          <w:tab w:val="left" w:pos="9000"/>
        </w:tabs>
        <w:rPr>
          <w:color w:val="FF0000"/>
          <w:szCs w:val="22"/>
          <w:lang w:eastAsia="en-US"/>
        </w:rPr>
      </w:pPr>
    </w:p>
    <w:p w14:paraId="2CBEBF70" w14:textId="77777777" w:rsidR="0098185F" w:rsidRDefault="0098185F" w:rsidP="00127480">
      <w:pPr>
        <w:shd w:val="clear" w:color="auto" w:fill="FFFFFF"/>
        <w:tabs>
          <w:tab w:val="left" w:pos="9000"/>
        </w:tabs>
        <w:rPr>
          <w:color w:val="FF0000"/>
          <w:szCs w:val="22"/>
          <w:lang w:eastAsia="en-US"/>
        </w:rPr>
      </w:pPr>
    </w:p>
    <w:tbl>
      <w:tblPr>
        <w:tblW w:w="850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59"/>
        <w:gridCol w:w="2511"/>
        <w:gridCol w:w="2835"/>
      </w:tblGrid>
      <w:tr w:rsidR="0098185F" w:rsidRPr="0098185F" w14:paraId="49E04BC1" w14:textId="77777777" w:rsidTr="00F52567">
        <w:tc>
          <w:tcPr>
            <w:tcW w:w="3159" w:type="dxa"/>
            <w:vAlign w:val="center"/>
          </w:tcPr>
          <w:p w14:paraId="082018A9" w14:textId="77777777" w:rsidR="0098185F" w:rsidRPr="0098185F" w:rsidRDefault="0098185F" w:rsidP="00F52567">
            <w:pPr>
              <w:jc w:val="center"/>
              <w:rPr>
                <w:b/>
                <w:color w:val="FF0000"/>
              </w:rPr>
            </w:pPr>
            <w:r w:rsidRPr="0098185F">
              <w:rPr>
                <w:b/>
                <w:color w:val="FF0000"/>
              </w:rPr>
              <w:t>Kraj in datum:</w:t>
            </w:r>
          </w:p>
        </w:tc>
        <w:tc>
          <w:tcPr>
            <w:tcW w:w="2511" w:type="dxa"/>
            <w:vAlign w:val="center"/>
          </w:tcPr>
          <w:p w14:paraId="525ECD68" w14:textId="77777777" w:rsidR="0098185F" w:rsidRPr="0098185F" w:rsidRDefault="0098185F" w:rsidP="00F52567">
            <w:pPr>
              <w:jc w:val="center"/>
              <w:rPr>
                <w:b/>
                <w:color w:val="FF0000"/>
              </w:rPr>
            </w:pPr>
            <w:r w:rsidRPr="0098185F">
              <w:rPr>
                <w:b/>
                <w:color w:val="FF0000"/>
              </w:rPr>
              <w:t>Žig:</w:t>
            </w:r>
          </w:p>
        </w:tc>
        <w:tc>
          <w:tcPr>
            <w:tcW w:w="2835" w:type="dxa"/>
            <w:vAlign w:val="center"/>
          </w:tcPr>
          <w:p w14:paraId="19FAE999" w14:textId="0A4B04C6" w:rsidR="0098185F" w:rsidRPr="0098185F" w:rsidRDefault="0098185F" w:rsidP="0098185F">
            <w:pPr>
              <w:jc w:val="center"/>
              <w:rPr>
                <w:b/>
                <w:color w:val="FF0000"/>
              </w:rPr>
            </w:pPr>
            <w:r w:rsidRPr="0098185F">
              <w:rPr>
                <w:b/>
                <w:color w:val="FF0000"/>
              </w:rPr>
              <w:t xml:space="preserve">Podpis </w:t>
            </w:r>
            <w:r w:rsidRPr="0098185F">
              <w:rPr>
                <w:b/>
                <w:color w:val="FF0000"/>
              </w:rPr>
              <w:t>izvajalca predelave</w:t>
            </w:r>
            <w:r w:rsidRPr="0098185F">
              <w:rPr>
                <w:b/>
                <w:color w:val="FF0000"/>
              </w:rPr>
              <w:t>:</w:t>
            </w:r>
          </w:p>
        </w:tc>
      </w:tr>
      <w:tr w:rsidR="0098185F" w:rsidRPr="0098185F" w14:paraId="7F9CFB51" w14:textId="77777777" w:rsidTr="00F52567">
        <w:tc>
          <w:tcPr>
            <w:tcW w:w="3159" w:type="dxa"/>
          </w:tcPr>
          <w:p w14:paraId="3CC6F54B" w14:textId="77777777" w:rsidR="0098185F" w:rsidRPr="0098185F" w:rsidRDefault="0098185F" w:rsidP="00F52567">
            <w:pPr>
              <w:jc w:val="both"/>
              <w:rPr>
                <w:b/>
                <w:color w:val="FF0000"/>
              </w:rPr>
            </w:pPr>
          </w:p>
          <w:p w14:paraId="37BD1158" w14:textId="77777777" w:rsidR="0098185F" w:rsidRPr="0098185F" w:rsidRDefault="0098185F" w:rsidP="00F52567">
            <w:pPr>
              <w:jc w:val="both"/>
              <w:rPr>
                <w:b/>
                <w:color w:val="FF0000"/>
              </w:rPr>
            </w:pPr>
          </w:p>
          <w:p w14:paraId="6B4F214D" w14:textId="77777777" w:rsidR="0098185F" w:rsidRPr="0098185F" w:rsidRDefault="0098185F" w:rsidP="00F52567">
            <w:pPr>
              <w:jc w:val="both"/>
              <w:rPr>
                <w:b/>
                <w:color w:val="FF0000"/>
              </w:rPr>
            </w:pPr>
          </w:p>
        </w:tc>
        <w:tc>
          <w:tcPr>
            <w:tcW w:w="2511" w:type="dxa"/>
          </w:tcPr>
          <w:p w14:paraId="55BD79FD" w14:textId="77777777" w:rsidR="0098185F" w:rsidRPr="0098185F" w:rsidRDefault="0098185F" w:rsidP="00F52567">
            <w:pPr>
              <w:jc w:val="both"/>
              <w:rPr>
                <w:b/>
                <w:color w:val="FF0000"/>
              </w:rPr>
            </w:pPr>
          </w:p>
        </w:tc>
        <w:tc>
          <w:tcPr>
            <w:tcW w:w="2835" w:type="dxa"/>
          </w:tcPr>
          <w:p w14:paraId="60FDB1DB" w14:textId="77777777" w:rsidR="0098185F" w:rsidRPr="0098185F" w:rsidRDefault="0098185F" w:rsidP="00F52567">
            <w:pPr>
              <w:jc w:val="both"/>
              <w:rPr>
                <w:b/>
                <w:color w:val="FF0000"/>
              </w:rPr>
            </w:pPr>
          </w:p>
        </w:tc>
      </w:tr>
    </w:tbl>
    <w:p w14:paraId="61869FD6" w14:textId="77777777" w:rsidR="0098185F" w:rsidRPr="0098185F" w:rsidRDefault="0098185F" w:rsidP="00127480">
      <w:pPr>
        <w:shd w:val="clear" w:color="auto" w:fill="FFFFFF"/>
        <w:tabs>
          <w:tab w:val="left" w:pos="9000"/>
        </w:tabs>
        <w:rPr>
          <w:color w:val="FF0000"/>
          <w:szCs w:val="22"/>
          <w:lang w:eastAsia="en-US"/>
        </w:rPr>
        <w:sectPr w:rsidR="0098185F" w:rsidRPr="0098185F" w:rsidSect="00C7391C">
          <w:pgSz w:w="11907" w:h="16840" w:code="9"/>
          <w:pgMar w:top="1247" w:right="1418" w:bottom="1361" w:left="1701" w:header="709" w:footer="709" w:gutter="0"/>
          <w:cols w:space="708"/>
          <w:docGrid w:linePitch="360"/>
        </w:sectPr>
      </w:pPr>
    </w:p>
    <w:p w14:paraId="0598EF74" w14:textId="77777777" w:rsidR="00A3120C" w:rsidRPr="00EF239E" w:rsidRDefault="00A3120C" w:rsidP="006703E9">
      <w:pPr>
        <w:pStyle w:val="Naslov2"/>
        <w:rPr>
          <w:caps/>
        </w:rPr>
      </w:pPr>
      <w:bookmarkStart w:id="200" w:name="_Toc502827237"/>
      <w:r w:rsidRPr="00EF239E">
        <w:lastRenderedPageBreak/>
        <w:t>Priloga</w:t>
      </w:r>
      <w:r w:rsidRPr="00EF239E">
        <w:rPr>
          <w:caps/>
        </w:rPr>
        <w:t xml:space="preserve"> 3</w:t>
      </w:r>
      <w:r w:rsidR="0063547E" w:rsidRPr="00EF239E">
        <w:rPr>
          <w:caps/>
        </w:rPr>
        <w:t xml:space="preserve">: </w:t>
      </w:r>
      <w:r w:rsidR="0063547E" w:rsidRPr="00EF239E">
        <w:t>Predračun</w:t>
      </w:r>
      <w:bookmarkEnd w:id="200"/>
    </w:p>
    <w:p w14:paraId="5726E89E" w14:textId="77777777" w:rsidR="00A3120C" w:rsidRPr="00EF239E" w:rsidRDefault="00A3120C" w:rsidP="00A3120C">
      <w:pPr>
        <w:jc w:val="center"/>
        <w:rPr>
          <w:b/>
          <w:caps/>
        </w:rPr>
      </w:pPr>
      <w:r w:rsidRPr="00EF239E">
        <w:rPr>
          <w:b/>
          <w:caps/>
        </w:rPr>
        <w:t>Predračun</w:t>
      </w:r>
    </w:p>
    <w:p w14:paraId="0AB6C713" w14:textId="77777777" w:rsidR="00A3120C" w:rsidRPr="00EF239E" w:rsidRDefault="00A3120C" w:rsidP="00A3120C">
      <w:pPr>
        <w:jc w:val="both"/>
        <w:rPr>
          <w:b/>
        </w:rPr>
      </w:pPr>
    </w:p>
    <w:p w14:paraId="20FFD6EE" w14:textId="77777777" w:rsidR="00A3120C" w:rsidRPr="00EF239E" w:rsidRDefault="00A3120C" w:rsidP="00A3120C">
      <w:pPr>
        <w:jc w:val="both"/>
        <w:rPr>
          <w:b/>
        </w:rPr>
      </w:pPr>
      <w:r w:rsidRPr="00EF239E">
        <w:rPr>
          <w:b/>
        </w:rPr>
        <w:t>PONUDBENA CENA</w:t>
      </w:r>
    </w:p>
    <w:p w14:paraId="11E536B0" w14:textId="77777777" w:rsidR="00A3120C" w:rsidRPr="00EF239E" w:rsidRDefault="00A3120C" w:rsidP="00A3120C">
      <w:pPr>
        <w:jc w:val="both"/>
      </w:pPr>
    </w:p>
    <w:tbl>
      <w:tblPr>
        <w:tblW w:w="10254" w:type="dxa"/>
        <w:tblLayout w:type="fixed"/>
        <w:tblLook w:val="0000" w:firstRow="0" w:lastRow="0" w:firstColumn="0" w:lastColumn="0" w:noHBand="0" w:noVBand="0"/>
      </w:tblPr>
      <w:tblGrid>
        <w:gridCol w:w="2716"/>
        <w:gridCol w:w="992"/>
        <w:gridCol w:w="1203"/>
        <w:gridCol w:w="2362"/>
        <w:gridCol w:w="2981"/>
      </w:tblGrid>
      <w:tr w:rsidR="00F61ED9" w:rsidRPr="00EF239E" w14:paraId="5A8563A3" w14:textId="77777777" w:rsidTr="008718BE">
        <w:trPr>
          <w:trHeight w:val="339"/>
        </w:trPr>
        <w:tc>
          <w:tcPr>
            <w:tcW w:w="2716" w:type="dxa"/>
            <w:tcBorders>
              <w:top w:val="single" w:sz="8" w:space="0" w:color="000000"/>
              <w:left w:val="single" w:sz="8" w:space="0" w:color="000000"/>
              <w:bottom w:val="single" w:sz="8" w:space="0" w:color="000000"/>
              <w:right w:val="single" w:sz="8" w:space="0" w:color="000000"/>
            </w:tcBorders>
          </w:tcPr>
          <w:p w14:paraId="65D32BFD" w14:textId="77777777" w:rsidR="00F61ED9" w:rsidRPr="00EF239E" w:rsidRDefault="00F61ED9" w:rsidP="008718BE">
            <w:pPr>
              <w:pStyle w:val="Default"/>
              <w:jc w:val="both"/>
              <w:rPr>
                <w:rFonts w:ascii="Arial" w:hAnsi="Arial" w:cs="Arial"/>
                <w:sz w:val="20"/>
                <w:szCs w:val="20"/>
              </w:rPr>
            </w:pPr>
            <w:r w:rsidRPr="00EF239E">
              <w:rPr>
                <w:rFonts w:ascii="Arial" w:hAnsi="Arial" w:cs="Arial"/>
                <w:b/>
                <w:sz w:val="20"/>
                <w:szCs w:val="20"/>
              </w:rPr>
              <w:t xml:space="preserve">Storitev </w:t>
            </w:r>
          </w:p>
        </w:tc>
        <w:tc>
          <w:tcPr>
            <w:tcW w:w="992" w:type="dxa"/>
            <w:tcBorders>
              <w:top w:val="single" w:sz="8" w:space="0" w:color="000000"/>
              <w:left w:val="single" w:sz="8" w:space="0" w:color="000000"/>
              <w:bottom w:val="single" w:sz="8" w:space="0" w:color="000000"/>
              <w:right w:val="single" w:sz="8" w:space="0" w:color="000000"/>
            </w:tcBorders>
          </w:tcPr>
          <w:p w14:paraId="714B7DF2" w14:textId="77777777" w:rsidR="00F61ED9" w:rsidRPr="00EF239E" w:rsidRDefault="00F61ED9" w:rsidP="008718BE">
            <w:pPr>
              <w:pStyle w:val="Default"/>
              <w:rPr>
                <w:rFonts w:ascii="Arial" w:hAnsi="Arial" w:cs="Arial"/>
                <w:b/>
                <w:sz w:val="20"/>
                <w:szCs w:val="20"/>
              </w:rPr>
            </w:pPr>
            <w:r w:rsidRPr="00EF239E">
              <w:rPr>
                <w:rFonts w:ascii="Arial" w:hAnsi="Arial" w:cs="Arial"/>
                <w:b/>
                <w:sz w:val="20"/>
                <w:szCs w:val="20"/>
              </w:rPr>
              <w:t>Enota</w:t>
            </w:r>
          </w:p>
        </w:tc>
        <w:tc>
          <w:tcPr>
            <w:tcW w:w="1203" w:type="dxa"/>
            <w:tcBorders>
              <w:top w:val="single" w:sz="8" w:space="0" w:color="000000"/>
              <w:left w:val="single" w:sz="8" w:space="0" w:color="000000"/>
              <w:bottom w:val="single" w:sz="8" w:space="0" w:color="000000"/>
              <w:right w:val="single" w:sz="8" w:space="0" w:color="000000"/>
            </w:tcBorders>
          </w:tcPr>
          <w:p w14:paraId="782BA279" w14:textId="77777777" w:rsidR="00F61ED9" w:rsidRPr="00EF239E" w:rsidRDefault="00F61ED9" w:rsidP="008718BE">
            <w:pPr>
              <w:pStyle w:val="Default"/>
              <w:rPr>
                <w:rFonts w:ascii="Arial" w:hAnsi="Arial" w:cs="Arial"/>
                <w:b/>
                <w:sz w:val="20"/>
                <w:szCs w:val="20"/>
              </w:rPr>
            </w:pPr>
            <w:r w:rsidRPr="00EF239E">
              <w:rPr>
                <w:rFonts w:ascii="Arial" w:hAnsi="Arial" w:cs="Arial"/>
                <w:b/>
                <w:sz w:val="20"/>
                <w:szCs w:val="20"/>
              </w:rPr>
              <w:t>Količina</w:t>
            </w:r>
          </w:p>
        </w:tc>
        <w:tc>
          <w:tcPr>
            <w:tcW w:w="2362" w:type="dxa"/>
            <w:tcBorders>
              <w:top w:val="single" w:sz="8" w:space="0" w:color="000000"/>
              <w:left w:val="single" w:sz="8" w:space="0" w:color="000000"/>
              <w:bottom w:val="single" w:sz="8" w:space="0" w:color="000000"/>
              <w:right w:val="single" w:sz="8" w:space="0" w:color="000000"/>
            </w:tcBorders>
          </w:tcPr>
          <w:p w14:paraId="3D04FC03" w14:textId="77777777" w:rsidR="00F61ED9" w:rsidRPr="00EF239E" w:rsidRDefault="00F61ED9" w:rsidP="008718BE">
            <w:pPr>
              <w:pStyle w:val="Default"/>
              <w:jc w:val="both"/>
              <w:rPr>
                <w:rFonts w:ascii="Arial" w:hAnsi="Arial" w:cs="Arial"/>
                <w:b/>
                <w:sz w:val="20"/>
                <w:szCs w:val="20"/>
              </w:rPr>
            </w:pPr>
            <w:r w:rsidRPr="00EF239E">
              <w:rPr>
                <w:rFonts w:ascii="Arial" w:hAnsi="Arial" w:cs="Arial"/>
                <w:b/>
                <w:sz w:val="20"/>
                <w:szCs w:val="20"/>
              </w:rPr>
              <w:t>Cena storitve za eno tono (v EUR brez DDV)</w:t>
            </w:r>
          </w:p>
          <w:p w14:paraId="0344C2E7" w14:textId="77777777" w:rsidR="00F61ED9" w:rsidRPr="00EF239E" w:rsidRDefault="00F61ED9" w:rsidP="008718BE">
            <w:pPr>
              <w:pStyle w:val="Default"/>
              <w:jc w:val="both"/>
              <w:rPr>
                <w:rFonts w:ascii="Arial" w:hAnsi="Arial" w:cs="Arial"/>
                <w:b/>
                <w:sz w:val="20"/>
                <w:szCs w:val="20"/>
              </w:rPr>
            </w:pPr>
          </w:p>
        </w:tc>
        <w:tc>
          <w:tcPr>
            <w:tcW w:w="2981" w:type="dxa"/>
            <w:tcBorders>
              <w:top w:val="single" w:sz="8" w:space="0" w:color="000000"/>
              <w:left w:val="single" w:sz="8" w:space="0" w:color="000000"/>
              <w:bottom w:val="single" w:sz="8" w:space="0" w:color="000000"/>
              <w:right w:val="single" w:sz="8" w:space="0" w:color="000000"/>
            </w:tcBorders>
          </w:tcPr>
          <w:p w14:paraId="7FF5DA27" w14:textId="77777777" w:rsidR="00F61ED9" w:rsidRPr="00EF239E" w:rsidRDefault="00F61ED9" w:rsidP="008718BE">
            <w:pPr>
              <w:pStyle w:val="Default"/>
              <w:jc w:val="both"/>
              <w:rPr>
                <w:rFonts w:ascii="Arial" w:hAnsi="Arial" w:cs="Arial"/>
                <w:b/>
                <w:sz w:val="20"/>
                <w:szCs w:val="20"/>
              </w:rPr>
            </w:pPr>
            <w:r w:rsidRPr="00EF239E">
              <w:rPr>
                <w:rFonts w:ascii="Arial" w:hAnsi="Arial" w:cs="Arial"/>
                <w:b/>
                <w:sz w:val="20"/>
                <w:szCs w:val="20"/>
              </w:rPr>
              <w:t>Cena storitve za eno tono (v EUR z DDV)</w:t>
            </w:r>
          </w:p>
          <w:p w14:paraId="15BEF9E4" w14:textId="77777777" w:rsidR="00F61ED9" w:rsidRPr="00EF239E" w:rsidRDefault="00F61ED9" w:rsidP="008718BE">
            <w:pPr>
              <w:pStyle w:val="Default"/>
              <w:jc w:val="both"/>
              <w:rPr>
                <w:rFonts w:ascii="Arial" w:hAnsi="Arial" w:cs="Arial"/>
                <w:b/>
                <w:sz w:val="20"/>
                <w:szCs w:val="20"/>
              </w:rPr>
            </w:pPr>
          </w:p>
        </w:tc>
      </w:tr>
      <w:tr w:rsidR="00F61ED9" w:rsidRPr="00EF239E" w14:paraId="72460050" w14:textId="77777777" w:rsidTr="008718BE">
        <w:trPr>
          <w:trHeight w:val="339"/>
        </w:trPr>
        <w:tc>
          <w:tcPr>
            <w:tcW w:w="2716" w:type="dxa"/>
            <w:tcBorders>
              <w:top w:val="single" w:sz="8" w:space="0" w:color="000000"/>
              <w:left w:val="single" w:sz="8" w:space="0" w:color="000000"/>
              <w:bottom w:val="single" w:sz="8" w:space="0" w:color="000000"/>
              <w:right w:val="single" w:sz="8" w:space="0" w:color="000000"/>
            </w:tcBorders>
          </w:tcPr>
          <w:p w14:paraId="4A4C4CD0" w14:textId="77777777" w:rsidR="00F61ED9" w:rsidRPr="00EF239E" w:rsidRDefault="00F61ED9" w:rsidP="008718BE">
            <w:pPr>
              <w:pStyle w:val="Default"/>
              <w:jc w:val="both"/>
              <w:rPr>
                <w:rFonts w:ascii="Arial" w:hAnsi="Arial" w:cs="Arial"/>
                <w:b/>
                <w:sz w:val="20"/>
                <w:szCs w:val="20"/>
              </w:rPr>
            </w:pPr>
            <w:r w:rsidRPr="00EF239E">
              <w:rPr>
                <w:rFonts w:ascii="Arial" w:hAnsi="Arial" w:cs="Arial"/>
                <w:b/>
                <w:sz w:val="20"/>
                <w:szCs w:val="20"/>
              </w:rPr>
              <w:t>Prevzem in prevoz izrabljenih gum ter njihova oddaja v predelavo</w:t>
            </w:r>
          </w:p>
        </w:tc>
        <w:tc>
          <w:tcPr>
            <w:tcW w:w="992" w:type="dxa"/>
            <w:tcBorders>
              <w:top w:val="single" w:sz="8" w:space="0" w:color="000000"/>
              <w:left w:val="single" w:sz="8" w:space="0" w:color="000000"/>
              <w:bottom w:val="single" w:sz="8" w:space="0" w:color="000000"/>
              <w:right w:val="single" w:sz="8" w:space="0" w:color="000000"/>
            </w:tcBorders>
          </w:tcPr>
          <w:p w14:paraId="6C2BB747" w14:textId="77777777" w:rsidR="00F61ED9" w:rsidRPr="00EF239E" w:rsidRDefault="00F61ED9" w:rsidP="008718BE">
            <w:pPr>
              <w:pStyle w:val="Default"/>
              <w:rPr>
                <w:rFonts w:ascii="Arial" w:hAnsi="Arial" w:cs="Arial"/>
                <w:b/>
                <w:sz w:val="20"/>
                <w:szCs w:val="20"/>
              </w:rPr>
            </w:pPr>
            <w:r w:rsidRPr="00EF239E">
              <w:rPr>
                <w:rFonts w:ascii="Arial" w:hAnsi="Arial" w:cs="Arial"/>
                <w:b/>
                <w:sz w:val="20"/>
                <w:szCs w:val="20"/>
              </w:rPr>
              <w:t>tona</w:t>
            </w:r>
          </w:p>
        </w:tc>
        <w:tc>
          <w:tcPr>
            <w:tcW w:w="1203" w:type="dxa"/>
            <w:tcBorders>
              <w:top w:val="single" w:sz="8" w:space="0" w:color="000000"/>
              <w:left w:val="single" w:sz="8" w:space="0" w:color="000000"/>
              <w:bottom w:val="single" w:sz="8" w:space="0" w:color="000000"/>
              <w:right w:val="single" w:sz="8" w:space="0" w:color="000000"/>
            </w:tcBorders>
          </w:tcPr>
          <w:p w14:paraId="64231853" w14:textId="7A70C74E" w:rsidR="00F61ED9" w:rsidRPr="00EF239E" w:rsidRDefault="00F61ED9" w:rsidP="008718BE">
            <w:pPr>
              <w:pStyle w:val="Default"/>
              <w:rPr>
                <w:rFonts w:ascii="Arial" w:hAnsi="Arial" w:cs="Arial"/>
                <w:b/>
                <w:sz w:val="20"/>
                <w:szCs w:val="20"/>
              </w:rPr>
            </w:pPr>
            <w:r w:rsidRPr="00EF239E">
              <w:rPr>
                <w:rFonts w:ascii="Arial" w:hAnsi="Arial" w:cs="Arial"/>
                <w:b/>
                <w:sz w:val="20"/>
                <w:szCs w:val="20"/>
              </w:rPr>
              <w:t>8.000</w:t>
            </w:r>
          </w:p>
        </w:tc>
        <w:tc>
          <w:tcPr>
            <w:tcW w:w="2362" w:type="dxa"/>
            <w:tcBorders>
              <w:top w:val="single" w:sz="8" w:space="0" w:color="000000"/>
              <w:left w:val="single" w:sz="8" w:space="0" w:color="000000"/>
              <w:bottom w:val="single" w:sz="8" w:space="0" w:color="000000"/>
              <w:right w:val="single" w:sz="8" w:space="0" w:color="000000"/>
            </w:tcBorders>
          </w:tcPr>
          <w:p w14:paraId="316919F8" w14:textId="77777777" w:rsidR="00F61ED9" w:rsidRPr="00EF239E" w:rsidRDefault="00F61ED9" w:rsidP="008718BE">
            <w:pPr>
              <w:pStyle w:val="Default"/>
              <w:jc w:val="both"/>
              <w:rPr>
                <w:rFonts w:ascii="Arial" w:hAnsi="Arial" w:cs="Arial"/>
                <w:b/>
                <w:sz w:val="20"/>
                <w:szCs w:val="20"/>
              </w:rPr>
            </w:pPr>
          </w:p>
        </w:tc>
        <w:tc>
          <w:tcPr>
            <w:tcW w:w="2981" w:type="dxa"/>
            <w:tcBorders>
              <w:top w:val="single" w:sz="8" w:space="0" w:color="000000"/>
              <w:left w:val="single" w:sz="8" w:space="0" w:color="000000"/>
              <w:bottom w:val="single" w:sz="8" w:space="0" w:color="000000"/>
              <w:right w:val="single" w:sz="8" w:space="0" w:color="000000"/>
            </w:tcBorders>
          </w:tcPr>
          <w:p w14:paraId="28161590" w14:textId="77777777" w:rsidR="00F61ED9" w:rsidRPr="00EF239E" w:rsidRDefault="00F61ED9" w:rsidP="008718BE">
            <w:pPr>
              <w:pStyle w:val="Default"/>
              <w:jc w:val="both"/>
              <w:rPr>
                <w:rFonts w:ascii="Arial" w:hAnsi="Arial" w:cs="Arial"/>
                <w:b/>
                <w:sz w:val="20"/>
                <w:szCs w:val="20"/>
              </w:rPr>
            </w:pPr>
          </w:p>
        </w:tc>
      </w:tr>
    </w:tbl>
    <w:p w14:paraId="19D116C3" w14:textId="77777777" w:rsidR="00A3120C" w:rsidRPr="00EF239E" w:rsidRDefault="00A3120C" w:rsidP="00A3120C">
      <w:pPr>
        <w:jc w:val="both"/>
      </w:pPr>
    </w:p>
    <w:tbl>
      <w:tblPr>
        <w:tblW w:w="10188" w:type="dxa"/>
        <w:tblLayout w:type="fixed"/>
        <w:tblLook w:val="0000" w:firstRow="0" w:lastRow="0" w:firstColumn="0" w:lastColumn="0" w:noHBand="0" w:noVBand="0"/>
      </w:tblPr>
      <w:tblGrid>
        <w:gridCol w:w="10188"/>
      </w:tblGrid>
      <w:tr w:rsidR="00F61ED9" w:rsidRPr="00EF239E" w14:paraId="4BB696B4" w14:textId="77777777" w:rsidTr="008718BE">
        <w:trPr>
          <w:trHeight w:val="460"/>
        </w:trPr>
        <w:tc>
          <w:tcPr>
            <w:tcW w:w="10188" w:type="dxa"/>
            <w:tcBorders>
              <w:top w:val="single" w:sz="8" w:space="0" w:color="000000"/>
              <w:left w:val="single" w:sz="8" w:space="0" w:color="000000"/>
              <w:bottom w:val="single" w:sz="8" w:space="0" w:color="000000"/>
              <w:right w:val="single" w:sz="8" w:space="0" w:color="000000"/>
            </w:tcBorders>
          </w:tcPr>
          <w:p w14:paraId="2BACEDA7" w14:textId="77777777" w:rsidR="00F61ED9" w:rsidRPr="00EF239E" w:rsidRDefault="00F61ED9" w:rsidP="008718BE">
            <w:pPr>
              <w:pStyle w:val="Default"/>
              <w:jc w:val="both"/>
              <w:rPr>
                <w:rFonts w:ascii="Arial" w:hAnsi="Arial" w:cs="Arial"/>
                <w:sz w:val="20"/>
                <w:szCs w:val="20"/>
              </w:rPr>
            </w:pPr>
          </w:p>
          <w:p w14:paraId="2425EF65" w14:textId="77777777" w:rsidR="00F61ED9" w:rsidRPr="00EF239E" w:rsidRDefault="00F61ED9" w:rsidP="008718BE">
            <w:pPr>
              <w:pStyle w:val="Default"/>
              <w:jc w:val="both"/>
              <w:rPr>
                <w:rFonts w:ascii="Arial" w:hAnsi="Arial" w:cs="Arial"/>
                <w:sz w:val="20"/>
                <w:szCs w:val="20"/>
              </w:rPr>
            </w:pPr>
            <w:r w:rsidRPr="00EF239E">
              <w:rPr>
                <w:rFonts w:ascii="Arial" w:hAnsi="Arial" w:cs="Arial"/>
                <w:sz w:val="20"/>
                <w:szCs w:val="20"/>
              </w:rPr>
              <w:t>Skupna ponudbena cena brez DDV                                              _______________________ EUR</w:t>
            </w:r>
          </w:p>
          <w:p w14:paraId="5E5DB35B" w14:textId="77777777" w:rsidR="00F61ED9" w:rsidRPr="00EF239E" w:rsidRDefault="00F61ED9" w:rsidP="008718BE">
            <w:pPr>
              <w:pStyle w:val="Default"/>
              <w:jc w:val="both"/>
              <w:rPr>
                <w:rFonts w:ascii="Arial" w:hAnsi="Arial" w:cs="Arial"/>
                <w:sz w:val="20"/>
                <w:szCs w:val="20"/>
              </w:rPr>
            </w:pPr>
          </w:p>
        </w:tc>
      </w:tr>
      <w:tr w:rsidR="00F61ED9" w:rsidRPr="00EF239E" w14:paraId="5EDAB116" w14:textId="77777777" w:rsidTr="008718BE">
        <w:trPr>
          <w:trHeight w:val="460"/>
        </w:trPr>
        <w:tc>
          <w:tcPr>
            <w:tcW w:w="10188" w:type="dxa"/>
            <w:tcBorders>
              <w:top w:val="single" w:sz="8" w:space="0" w:color="000000"/>
              <w:left w:val="single" w:sz="8" w:space="0" w:color="000000"/>
              <w:bottom w:val="single" w:sz="8" w:space="0" w:color="000000"/>
              <w:right w:val="single" w:sz="8" w:space="0" w:color="000000"/>
            </w:tcBorders>
          </w:tcPr>
          <w:p w14:paraId="36C05FC4" w14:textId="77777777" w:rsidR="00F61ED9" w:rsidRPr="00EF239E" w:rsidRDefault="00F61ED9" w:rsidP="008718BE">
            <w:pPr>
              <w:pStyle w:val="Default"/>
              <w:jc w:val="both"/>
              <w:rPr>
                <w:rFonts w:ascii="Arial" w:hAnsi="Arial" w:cs="Arial"/>
                <w:sz w:val="20"/>
                <w:szCs w:val="20"/>
              </w:rPr>
            </w:pPr>
          </w:p>
          <w:p w14:paraId="0D26BD05" w14:textId="77777777" w:rsidR="00F61ED9" w:rsidRPr="00EF239E" w:rsidRDefault="00F61ED9" w:rsidP="008718BE">
            <w:pPr>
              <w:pStyle w:val="Default"/>
              <w:jc w:val="both"/>
              <w:rPr>
                <w:rFonts w:ascii="Arial" w:hAnsi="Arial" w:cs="Arial"/>
                <w:sz w:val="20"/>
                <w:szCs w:val="20"/>
              </w:rPr>
            </w:pPr>
            <w:r w:rsidRPr="00EF239E">
              <w:rPr>
                <w:rFonts w:ascii="Arial" w:hAnsi="Arial" w:cs="Arial"/>
                <w:sz w:val="20"/>
                <w:szCs w:val="20"/>
              </w:rPr>
              <w:t>DDV 9,5 %                                                                                     _______________________ EUR</w:t>
            </w:r>
          </w:p>
          <w:p w14:paraId="222E21FD" w14:textId="77777777" w:rsidR="00F61ED9" w:rsidRPr="00EF239E" w:rsidRDefault="00F61ED9" w:rsidP="008718BE">
            <w:pPr>
              <w:pStyle w:val="Default"/>
              <w:jc w:val="both"/>
              <w:rPr>
                <w:rFonts w:ascii="Arial" w:hAnsi="Arial" w:cs="Arial"/>
                <w:sz w:val="20"/>
                <w:szCs w:val="20"/>
              </w:rPr>
            </w:pPr>
          </w:p>
        </w:tc>
      </w:tr>
      <w:tr w:rsidR="00F61ED9" w:rsidRPr="00EF239E" w14:paraId="23291754" w14:textId="77777777" w:rsidTr="008718BE">
        <w:trPr>
          <w:trHeight w:val="460"/>
        </w:trPr>
        <w:tc>
          <w:tcPr>
            <w:tcW w:w="10188" w:type="dxa"/>
            <w:tcBorders>
              <w:top w:val="single" w:sz="8" w:space="0" w:color="000000"/>
              <w:left w:val="single" w:sz="8" w:space="0" w:color="000000"/>
              <w:bottom w:val="single" w:sz="8" w:space="0" w:color="000000"/>
              <w:right w:val="single" w:sz="8" w:space="0" w:color="000000"/>
            </w:tcBorders>
          </w:tcPr>
          <w:p w14:paraId="06C89274" w14:textId="77777777" w:rsidR="00F61ED9" w:rsidRPr="00EF239E" w:rsidRDefault="00F61ED9" w:rsidP="008718BE">
            <w:pPr>
              <w:pStyle w:val="Default"/>
              <w:jc w:val="both"/>
              <w:rPr>
                <w:rFonts w:ascii="Arial" w:hAnsi="Arial" w:cs="Arial"/>
                <w:sz w:val="20"/>
                <w:szCs w:val="20"/>
              </w:rPr>
            </w:pPr>
          </w:p>
          <w:p w14:paraId="57A73079" w14:textId="77777777" w:rsidR="00F61ED9" w:rsidRPr="00EF239E" w:rsidRDefault="00F61ED9" w:rsidP="008718BE">
            <w:pPr>
              <w:pStyle w:val="Default"/>
              <w:jc w:val="both"/>
              <w:rPr>
                <w:rFonts w:ascii="Arial" w:hAnsi="Arial" w:cs="Arial"/>
                <w:b/>
                <w:sz w:val="20"/>
                <w:szCs w:val="20"/>
              </w:rPr>
            </w:pPr>
            <w:r w:rsidRPr="00EF239E">
              <w:rPr>
                <w:rFonts w:ascii="Arial" w:hAnsi="Arial" w:cs="Arial"/>
                <w:b/>
                <w:sz w:val="20"/>
                <w:szCs w:val="20"/>
              </w:rPr>
              <w:t>Skupna ponudbena cena z DDV                                                _______________________ EUR</w:t>
            </w:r>
          </w:p>
          <w:p w14:paraId="43FB84F9" w14:textId="77777777" w:rsidR="00F61ED9" w:rsidRPr="00EF239E" w:rsidRDefault="00F61ED9" w:rsidP="008718BE">
            <w:pPr>
              <w:pStyle w:val="Default"/>
              <w:jc w:val="both"/>
              <w:rPr>
                <w:rFonts w:ascii="Arial" w:hAnsi="Arial" w:cs="Arial"/>
                <w:sz w:val="20"/>
                <w:szCs w:val="20"/>
              </w:rPr>
            </w:pPr>
          </w:p>
        </w:tc>
      </w:tr>
    </w:tbl>
    <w:p w14:paraId="0286F673" w14:textId="77777777" w:rsidR="00F61ED9" w:rsidRPr="00EF239E" w:rsidRDefault="00F61ED9" w:rsidP="00A3120C">
      <w:pPr>
        <w:jc w:val="both"/>
      </w:pPr>
    </w:p>
    <w:p w14:paraId="0562F196" w14:textId="77777777" w:rsidR="00A3120C" w:rsidRPr="00EF239E" w:rsidRDefault="00A3120C" w:rsidP="00A3120C">
      <w:pPr>
        <w:jc w:val="both"/>
      </w:pPr>
      <w:r w:rsidRPr="00EF239E">
        <w:t>Naročniku izjavljamo, da:</w:t>
      </w:r>
    </w:p>
    <w:p w14:paraId="479972DE" w14:textId="77777777" w:rsidR="00A3120C" w:rsidRPr="00EF239E" w:rsidRDefault="00A3120C" w:rsidP="00A3120C">
      <w:pPr>
        <w:jc w:val="both"/>
      </w:pPr>
      <w:r w:rsidRPr="00EF239E">
        <w:t>- smo pri izračunu ponudbenih cen upoštevali vse zahteve naročnika iz dokumentacije</w:t>
      </w:r>
      <w:r w:rsidR="0047293B" w:rsidRPr="00EF239E">
        <w:t xml:space="preserve"> v zvezi z oddajo javnega naročila</w:t>
      </w:r>
      <w:r w:rsidRPr="00EF239E">
        <w:t xml:space="preserve"> in vse veljavne predpise, ki urejajo področje predmeta javnega naročila</w:t>
      </w:r>
      <w:r w:rsidR="004A5CC4" w:rsidRPr="00EF239E">
        <w:t>;</w:t>
      </w:r>
    </w:p>
    <w:p w14:paraId="64D87AD9" w14:textId="77777777" w:rsidR="00A3120C" w:rsidRPr="00EF239E" w:rsidRDefault="00A3120C" w:rsidP="00A3120C">
      <w:pPr>
        <w:jc w:val="both"/>
      </w:pPr>
      <w:r w:rsidRPr="00EF239E">
        <w:t>- smo pri izračunu ponudbenih cen upoštevali vse elemente, ki vplivajo na ceno (morebitne dajatve, popuste, davek na dodano vrednost, idr.) in stroške, vezane na izvedbo javnega naročila, kot so stroški dela, materialni stroški in ostali stroške, ki vplivajo na izračun ponudbene vrednosti</w:t>
      </w:r>
      <w:r w:rsidR="004A5CC4" w:rsidRPr="00EF239E">
        <w:t>;</w:t>
      </w:r>
    </w:p>
    <w:p w14:paraId="5FEDCC9E" w14:textId="77777777" w:rsidR="00A3120C" w:rsidRPr="00EF239E" w:rsidRDefault="00A3120C" w:rsidP="00A3120C">
      <w:pPr>
        <w:jc w:val="both"/>
      </w:pPr>
      <w:r w:rsidRPr="00EF239E">
        <w:t>- so ponujene cene</w:t>
      </w:r>
      <w:r w:rsidR="0047293B" w:rsidRPr="00EF239E">
        <w:t xml:space="preserve"> na tono</w:t>
      </w:r>
      <w:r w:rsidRPr="00EF239E">
        <w:t xml:space="preserve"> fiksne in se v času do zaključka izpolnitve pogodbenih obveznosti ne bodo spremenile</w:t>
      </w:r>
      <w:r w:rsidR="004A5CC4" w:rsidRPr="00EF239E">
        <w:t>;</w:t>
      </w:r>
    </w:p>
    <w:p w14:paraId="40CFB7EB" w14:textId="77777777" w:rsidR="004A5CC4" w:rsidRPr="00EF239E" w:rsidRDefault="004A5CC4" w:rsidP="00A3120C">
      <w:pPr>
        <w:jc w:val="both"/>
      </w:pPr>
      <w:r w:rsidRPr="00EF239E">
        <w:t xml:space="preserve">- so v predračunu navedene količine </w:t>
      </w:r>
      <w:r w:rsidR="00EC3DFD" w:rsidRPr="00EF239E">
        <w:t>gum približne</w:t>
      </w:r>
      <w:r w:rsidRPr="00EF239E">
        <w:t xml:space="preserve"> in ponudben</w:t>
      </w:r>
      <w:r w:rsidR="00EC3DFD" w:rsidRPr="00EF239E">
        <w:t>a</w:t>
      </w:r>
      <w:r w:rsidRPr="00EF239E">
        <w:t xml:space="preserve"> vrednost zanje predstavljajo zgornjo mejo za naročilo storitev. </w:t>
      </w:r>
    </w:p>
    <w:p w14:paraId="7BCF8922" w14:textId="77777777" w:rsidR="00A3120C" w:rsidRPr="00EF239E" w:rsidRDefault="00A3120C" w:rsidP="00A3120C">
      <w:pPr>
        <w:ind w:left="2637" w:hanging="513"/>
        <w:jc w:val="both"/>
      </w:pPr>
    </w:p>
    <w:p w14:paraId="47508BD4" w14:textId="77777777" w:rsidR="00A3120C" w:rsidRPr="00EF239E" w:rsidRDefault="00A3120C" w:rsidP="00A3120C">
      <w:pPr>
        <w:spacing w:line="220" w:lineRule="exact"/>
        <w:ind w:left="2679" w:hanging="1653"/>
        <w:jc w:val="both"/>
        <w:rPr>
          <w:noProof/>
          <w:color w:val="000000"/>
        </w:rPr>
      </w:pPr>
    </w:p>
    <w:tbl>
      <w:tblPr>
        <w:tblW w:w="850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59"/>
        <w:gridCol w:w="2511"/>
        <w:gridCol w:w="2835"/>
      </w:tblGrid>
      <w:tr w:rsidR="00F61ED9" w:rsidRPr="00EF239E" w14:paraId="6E6216EB" w14:textId="77777777" w:rsidTr="008718BE">
        <w:tc>
          <w:tcPr>
            <w:tcW w:w="3159" w:type="dxa"/>
            <w:vAlign w:val="center"/>
          </w:tcPr>
          <w:p w14:paraId="2AD2FB4B" w14:textId="77777777" w:rsidR="00F61ED9" w:rsidRPr="00EF239E" w:rsidRDefault="00F61ED9" w:rsidP="008718BE">
            <w:pPr>
              <w:autoSpaceDE w:val="0"/>
              <w:autoSpaceDN w:val="0"/>
              <w:adjustRightInd w:val="0"/>
              <w:ind w:left="70"/>
              <w:jc w:val="center"/>
              <w:rPr>
                <w:b/>
              </w:rPr>
            </w:pPr>
            <w:r w:rsidRPr="00EF239E">
              <w:rPr>
                <w:b/>
              </w:rPr>
              <w:t>Kraj in datum:</w:t>
            </w:r>
          </w:p>
        </w:tc>
        <w:tc>
          <w:tcPr>
            <w:tcW w:w="2511" w:type="dxa"/>
            <w:vAlign w:val="center"/>
          </w:tcPr>
          <w:p w14:paraId="7AFF3945" w14:textId="77777777" w:rsidR="00F61ED9" w:rsidRPr="00EF239E" w:rsidRDefault="00F61ED9" w:rsidP="008718BE">
            <w:pPr>
              <w:autoSpaceDE w:val="0"/>
              <w:autoSpaceDN w:val="0"/>
              <w:adjustRightInd w:val="0"/>
              <w:ind w:left="15" w:right="70"/>
              <w:jc w:val="center"/>
              <w:rPr>
                <w:b/>
              </w:rPr>
            </w:pPr>
            <w:r w:rsidRPr="00EF239E">
              <w:rPr>
                <w:b/>
              </w:rPr>
              <w:t>Žig:</w:t>
            </w:r>
          </w:p>
        </w:tc>
        <w:tc>
          <w:tcPr>
            <w:tcW w:w="2835" w:type="dxa"/>
            <w:vAlign w:val="center"/>
          </w:tcPr>
          <w:p w14:paraId="2C4501C8" w14:textId="77777777" w:rsidR="00F61ED9" w:rsidRPr="00EF239E" w:rsidRDefault="00F61ED9" w:rsidP="008718BE">
            <w:pPr>
              <w:autoSpaceDE w:val="0"/>
              <w:autoSpaceDN w:val="0"/>
              <w:adjustRightInd w:val="0"/>
              <w:ind w:left="15" w:right="70"/>
              <w:jc w:val="center"/>
              <w:rPr>
                <w:b/>
              </w:rPr>
            </w:pPr>
            <w:r w:rsidRPr="00EF239E">
              <w:rPr>
                <w:b/>
              </w:rPr>
              <w:t>Podpis ponudnika:</w:t>
            </w:r>
          </w:p>
        </w:tc>
      </w:tr>
      <w:tr w:rsidR="00F61ED9" w:rsidRPr="00EF239E" w14:paraId="75A757B9" w14:textId="77777777" w:rsidTr="008718BE">
        <w:tc>
          <w:tcPr>
            <w:tcW w:w="3159" w:type="dxa"/>
          </w:tcPr>
          <w:p w14:paraId="4416173A" w14:textId="77777777" w:rsidR="00F61ED9" w:rsidRPr="00EF239E" w:rsidRDefault="00F61ED9" w:rsidP="008718BE">
            <w:pPr>
              <w:autoSpaceDE w:val="0"/>
              <w:autoSpaceDN w:val="0"/>
              <w:adjustRightInd w:val="0"/>
              <w:ind w:left="312"/>
              <w:rPr>
                <w:b/>
              </w:rPr>
            </w:pPr>
          </w:p>
          <w:p w14:paraId="1E85EE9A" w14:textId="77777777" w:rsidR="00F61ED9" w:rsidRPr="00EF239E" w:rsidRDefault="00F61ED9" w:rsidP="008718BE">
            <w:pPr>
              <w:autoSpaceDE w:val="0"/>
              <w:autoSpaceDN w:val="0"/>
              <w:adjustRightInd w:val="0"/>
              <w:ind w:left="312"/>
              <w:rPr>
                <w:b/>
              </w:rPr>
            </w:pPr>
          </w:p>
          <w:p w14:paraId="131F5E51" w14:textId="77777777" w:rsidR="00F61ED9" w:rsidRPr="00EF239E" w:rsidRDefault="00F61ED9" w:rsidP="008718BE">
            <w:pPr>
              <w:autoSpaceDE w:val="0"/>
              <w:autoSpaceDN w:val="0"/>
              <w:adjustRightInd w:val="0"/>
              <w:ind w:left="70"/>
              <w:rPr>
                <w:b/>
              </w:rPr>
            </w:pPr>
          </w:p>
        </w:tc>
        <w:tc>
          <w:tcPr>
            <w:tcW w:w="2511" w:type="dxa"/>
          </w:tcPr>
          <w:p w14:paraId="35721122" w14:textId="77777777" w:rsidR="00F61ED9" w:rsidRPr="00EF239E" w:rsidRDefault="00F61ED9" w:rsidP="008718BE">
            <w:pPr>
              <w:autoSpaceDE w:val="0"/>
              <w:autoSpaceDN w:val="0"/>
              <w:adjustRightInd w:val="0"/>
              <w:ind w:left="70" w:right="70"/>
              <w:rPr>
                <w:b/>
              </w:rPr>
            </w:pPr>
          </w:p>
        </w:tc>
        <w:tc>
          <w:tcPr>
            <w:tcW w:w="2835" w:type="dxa"/>
          </w:tcPr>
          <w:p w14:paraId="740818AB" w14:textId="77777777" w:rsidR="00F61ED9" w:rsidRPr="00EF239E" w:rsidRDefault="00F61ED9" w:rsidP="008718BE">
            <w:pPr>
              <w:autoSpaceDE w:val="0"/>
              <w:autoSpaceDN w:val="0"/>
              <w:adjustRightInd w:val="0"/>
              <w:ind w:left="70" w:right="70"/>
              <w:rPr>
                <w:b/>
              </w:rPr>
            </w:pPr>
          </w:p>
        </w:tc>
      </w:tr>
    </w:tbl>
    <w:p w14:paraId="37C4A5E5" w14:textId="77777777" w:rsidR="0063547E" w:rsidRPr="00EF239E" w:rsidRDefault="0063547E" w:rsidP="00A3120C">
      <w:pPr>
        <w:pStyle w:val="Naslov2"/>
        <w:numPr>
          <w:ilvl w:val="0"/>
          <w:numId w:val="0"/>
        </w:numPr>
        <w:rPr>
          <w:sz w:val="20"/>
        </w:rPr>
        <w:sectPr w:rsidR="0063547E" w:rsidRPr="00EF239E" w:rsidSect="00F61ED9">
          <w:headerReference w:type="default" r:id="rId17"/>
          <w:pgSz w:w="11907" w:h="16840" w:code="9"/>
          <w:pgMar w:top="1134" w:right="1134" w:bottom="1134" w:left="1134" w:header="567" w:footer="567" w:gutter="0"/>
          <w:cols w:space="708"/>
          <w:docGrid w:linePitch="272"/>
        </w:sectPr>
      </w:pPr>
    </w:p>
    <w:p w14:paraId="0E1D1B0F" w14:textId="77777777" w:rsidR="00806BE6" w:rsidRPr="00EF239E" w:rsidRDefault="00806BE6" w:rsidP="006703E9">
      <w:pPr>
        <w:pStyle w:val="Naslov2"/>
      </w:pPr>
      <w:bookmarkStart w:id="201" w:name="_Toc474240406"/>
      <w:bookmarkStart w:id="202" w:name="_Toc502827238"/>
      <w:bookmarkStart w:id="203" w:name="_Toc464046373"/>
      <w:r w:rsidRPr="00EF239E">
        <w:lastRenderedPageBreak/>
        <w:t>Priloga 4a</w:t>
      </w:r>
      <w:r w:rsidR="0063547E" w:rsidRPr="00EF239E">
        <w:t xml:space="preserve">: </w:t>
      </w:r>
      <w:r w:rsidRPr="00EF239E">
        <w:t>Potrdilo iz kazenske evidence fizičnih oseb</w:t>
      </w:r>
      <w:bookmarkEnd w:id="201"/>
      <w:bookmarkEnd w:id="202"/>
    </w:p>
    <w:p w14:paraId="0DA3D243" w14:textId="77777777" w:rsidR="00806BE6" w:rsidRPr="00EF239E" w:rsidRDefault="00806BE6" w:rsidP="00806BE6"/>
    <w:p w14:paraId="60C61693" w14:textId="77777777" w:rsidR="00806BE6" w:rsidRPr="00EF239E" w:rsidRDefault="00806BE6" w:rsidP="00806BE6"/>
    <w:p w14:paraId="2A5CF51F" w14:textId="77777777" w:rsidR="00806BE6" w:rsidRPr="00EF239E" w:rsidRDefault="00806BE6" w:rsidP="00806BE6">
      <w:pPr>
        <w:rPr>
          <w:u w:val="single"/>
        </w:rPr>
      </w:pPr>
      <w:r w:rsidRPr="00EF239E">
        <w:rPr>
          <w:u w:val="single"/>
        </w:rPr>
        <w:t>Osebni podatki:</w:t>
      </w:r>
    </w:p>
    <w:p w14:paraId="4B34796F" w14:textId="77777777" w:rsidR="00806BE6" w:rsidRPr="00EF239E" w:rsidRDefault="00806BE6" w:rsidP="00806BE6"/>
    <w:p w14:paraId="372362A1" w14:textId="77777777" w:rsidR="00806BE6" w:rsidRPr="00EF239E" w:rsidRDefault="00806BE6" w:rsidP="00806BE6">
      <w:r w:rsidRPr="00EF239E">
        <w:t>EMŠO (obvezen podatek):_______________________________________________</w:t>
      </w:r>
    </w:p>
    <w:p w14:paraId="638B8304" w14:textId="77777777" w:rsidR="00806BE6" w:rsidRPr="00EF239E" w:rsidRDefault="00806BE6" w:rsidP="00806BE6"/>
    <w:p w14:paraId="7A2E2A0F" w14:textId="77777777" w:rsidR="00806BE6" w:rsidRPr="00EF239E" w:rsidRDefault="00806BE6" w:rsidP="00806BE6">
      <w:r w:rsidRPr="00EF239E">
        <w:t>IME IN PRIIMEK:_____________________________________________________</w:t>
      </w:r>
    </w:p>
    <w:p w14:paraId="58107A15" w14:textId="77777777" w:rsidR="00806BE6" w:rsidRPr="00EF239E" w:rsidRDefault="00806BE6" w:rsidP="00806BE6"/>
    <w:p w14:paraId="0B28628E" w14:textId="77777777" w:rsidR="00806BE6" w:rsidRPr="00EF239E" w:rsidRDefault="00806BE6" w:rsidP="00806BE6">
      <w:r w:rsidRPr="00EF239E">
        <w:t>DATUM ROJSTVA:___________________________________________________</w:t>
      </w:r>
    </w:p>
    <w:p w14:paraId="27599CC8" w14:textId="77777777" w:rsidR="00806BE6" w:rsidRPr="00EF239E" w:rsidRDefault="00806BE6" w:rsidP="00806BE6"/>
    <w:p w14:paraId="33E06B2A" w14:textId="77777777" w:rsidR="00806BE6" w:rsidRPr="00EF239E" w:rsidRDefault="00806BE6" w:rsidP="00806BE6">
      <w:r w:rsidRPr="00EF239E">
        <w:t>KRAJ ROJSTVA:_____________________________________________________</w:t>
      </w:r>
    </w:p>
    <w:p w14:paraId="437C012D" w14:textId="77777777" w:rsidR="00806BE6" w:rsidRPr="00EF239E" w:rsidRDefault="00806BE6" w:rsidP="00806BE6"/>
    <w:p w14:paraId="0745E9CD" w14:textId="77777777" w:rsidR="00806BE6" w:rsidRPr="00EF239E" w:rsidRDefault="00806BE6" w:rsidP="00806BE6">
      <w:r w:rsidRPr="00EF239E">
        <w:t>OBČINA ROJSTVA:___________________________________________________</w:t>
      </w:r>
    </w:p>
    <w:p w14:paraId="202717C5" w14:textId="77777777" w:rsidR="00806BE6" w:rsidRPr="00EF239E" w:rsidRDefault="00806BE6" w:rsidP="00806BE6"/>
    <w:p w14:paraId="16C7A02F" w14:textId="77777777" w:rsidR="00806BE6" w:rsidRPr="00EF239E" w:rsidRDefault="00806BE6" w:rsidP="00806BE6">
      <w:r w:rsidRPr="00EF239E">
        <w:t>DRŽAVA ROJSTVA:__________________________________________________</w:t>
      </w:r>
    </w:p>
    <w:p w14:paraId="0358E6B9" w14:textId="77777777" w:rsidR="00806BE6" w:rsidRPr="00EF239E" w:rsidRDefault="00806BE6" w:rsidP="00806BE6"/>
    <w:p w14:paraId="0497EACD" w14:textId="77777777" w:rsidR="00806BE6" w:rsidRPr="00EF239E" w:rsidRDefault="00806BE6" w:rsidP="00806BE6">
      <w:r w:rsidRPr="00EF239E">
        <w:t>NASLOV STALNEGA/ZAČASNEGA BIVALIŠČA:</w:t>
      </w:r>
    </w:p>
    <w:p w14:paraId="531778AA" w14:textId="77777777" w:rsidR="00806BE6" w:rsidRPr="00EF239E" w:rsidRDefault="00806BE6" w:rsidP="00806BE6"/>
    <w:p w14:paraId="467CE275" w14:textId="77777777" w:rsidR="00806BE6" w:rsidRPr="00EF239E" w:rsidRDefault="00806BE6" w:rsidP="00806BE6">
      <w:r w:rsidRPr="00EF239E">
        <w:t>(ulica in hišna številka)__________________________________________________</w:t>
      </w:r>
    </w:p>
    <w:p w14:paraId="40086E08" w14:textId="77777777" w:rsidR="00806BE6" w:rsidRPr="00EF239E" w:rsidRDefault="00806BE6" w:rsidP="00806BE6"/>
    <w:p w14:paraId="1E720658" w14:textId="77777777" w:rsidR="00806BE6" w:rsidRPr="00EF239E" w:rsidRDefault="00806BE6" w:rsidP="00806BE6">
      <w:r w:rsidRPr="00EF239E">
        <w:t>(poštna številka in pošta)________________________________________________</w:t>
      </w:r>
    </w:p>
    <w:p w14:paraId="176A24DB" w14:textId="77777777" w:rsidR="00806BE6" w:rsidRPr="00EF239E" w:rsidRDefault="00806BE6" w:rsidP="00806BE6"/>
    <w:p w14:paraId="5E149297" w14:textId="77777777" w:rsidR="00806BE6" w:rsidRPr="00EF239E" w:rsidRDefault="00806BE6" w:rsidP="00806BE6">
      <w:r w:rsidRPr="00EF239E">
        <w:t>DRŽAVLJANSTVO:____________________________________________________</w:t>
      </w:r>
    </w:p>
    <w:p w14:paraId="56488B10" w14:textId="77777777" w:rsidR="00806BE6" w:rsidRPr="00EF239E" w:rsidRDefault="00806BE6" w:rsidP="00806BE6"/>
    <w:p w14:paraId="380BC758" w14:textId="77777777" w:rsidR="00806BE6" w:rsidRPr="00EF239E" w:rsidRDefault="00806BE6" w:rsidP="00806BE6">
      <w:r w:rsidRPr="00EF239E">
        <w:t>MOJE PREJŠNJE OSEBNO IME SE JE GLASILO____________________________</w:t>
      </w:r>
    </w:p>
    <w:p w14:paraId="36EB4F57" w14:textId="77777777" w:rsidR="00806BE6" w:rsidRPr="00EF239E" w:rsidRDefault="00806BE6" w:rsidP="00806BE6"/>
    <w:p w14:paraId="7C4F844F" w14:textId="552ABDDC" w:rsidR="00806BE6" w:rsidRPr="00EF239E" w:rsidRDefault="00806BE6" w:rsidP="00806BE6">
      <w:pPr>
        <w:jc w:val="both"/>
        <w:rPr>
          <w:b/>
        </w:rPr>
      </w:pPr>
      <w:r w:rsidRPr="00EF239E">
        <w:t xml:space="preserve">NAMEN IZDAJE POTRDILA: Potrdilo je potrebno za sodelovanje na javnem naročilu </w:t>
      </w:r>
      <w:r w:rsidRPr="00EF239E">
        <w:rPr>
          <w:noProof/>
        </w:rPr>
        <w:t>št. 430-</w:t>
      </w:r>
      <w:r w:rsidR="00F61ED9" w:rsidRPr="00EF239E">
        <w:rPr>
          <w:noProof/>
        </w:rPr>
        <w:t>96</w:t>
      </w:r>
      <w:r w:rsidRPr="00EF239E">
        <w:rPr>
          <w:noProof/>
        </w:rPr>
        <w:t xml:space="preserve">/2017 – </w:t>
      </w:r>
      <w:r w:rsidRPr="00EF239E">
        <w:rPr>
          <w:color w:val="000000"/>
          <w:lang w:eastAsia="x-none"/>
        </w:rPr>
        <w:t>»</w:t>
      </w:r>
      <w:r w:rsidR="000D1BA2" w:rsidRPr="00EF239E">
        <w:rPr>
          <w:b/>
        </w:rPr>
        <w:t>Prevzem, prevoz in predelava odpadnih gum</w:t>
      </w:r>
      <w:r w:rsidRPr="00EF239E">
        <w:rPr>
          <w:color w:val="000000"/>
          <w:lang w:eastAsia="x-none"/>
        </w:rPr>
        <w:t>«</w:t>
      </w:r>
    </w:p>
    <w:p w14:paraId="1193C463" w14:textId="77777777" w:rsidR="00806BE6" w:rsidRPr="00EF239E" w:rsidRDefault="00806BE6" w:rsidP="00806BE6"/>
    <w:p w14:paraId="6CE1BCD7" w14:textId="77777777" w:rsidR="00806BE6" w:rsidRPr="00EF239E" w:rsidRDefault="00806BE6" w:rsidP="00806BE6">
      <w:pPr>
        <w:jc w:val="both"/>
        <w:rPr>
          <w:i/>
        </w:rPr>
      </w:pPr>
      <w:r w:rsidRPr="00EF239E">
        <w:rPr>
          <w:b/>
          <w:i/>
        </w:rPr>
        <w:t>OPOMBA:</w:t>
      </w:r>
      <w:r w:rsidRPr="00EF239E">
        <w:rPr>
          <w:b/>
        </w:rPr>
        <w:t xml:space="preserve"> </w:t>
      </w:r>
      <w:r w:rsidRPr="00EF239E">
        <w:rPr>
          <w:i/>
        </w:rPr>
        <w:t>Prilogo izpolni oseba, ki je članica upravnega, vodstvenega ali nadzornega organa pri gospodarskem subjektu ali ki ima pooblastila za njegovo zastopanje ali odločanje ali nadzor v njem (če ima gospodarski subjekt več teh oseb, se obrazec fotokopira in ga izpolnijo vse osebe, ki so v kateri od prej naštetih vlog).</w:t>
      </w:r>
    </w:p>
    <w:p w14:paraId="2B166AC2" w14:textId="77777777" w:rsidR="00806BE6" w:rsidRPr="00EF239E" w:rsidRDefault="00806BE6" w:rsidP="00806BE6"/>
    <w:p w14:paraId="160A68A0" w14:textId="77777777" w:rsidR="00806BE6" w:rsidRPr="00EF239E" w:rsidRDefault="00806BE6" w:rsidP="00806BE6"/>
    <w:p w14:paraId="285C74EE" w14:textId="77777777" w:rsidR="00806BE6" w:rsidRPr="00EF239E" w:rsidRDefault="00806BE6" w:rsidP="00806BE6"/>
    <w:p w14:paraId="7DFE87C7" w14:textId="77777777" w:rsidR="00806BE6" w:rsidRPr="00EF239E" w:rsidRDefault="00806BE6" w:rsidP="00806BE6"/>
    <w:p w14:paraId="28ABDBC6" w14:textId="77777777" w:rsidR="00806BE6" w:rsidRPr="00EF239E" w:rsidRDefault="00806BE6" w:rsidP="00806BE6"/>
    <w:p w14:paraId="641B05C8" w14:textId="77777777" w:rsidR="00806BE6" w:rsidRPr="00EF239E" w:rsidRDefault="00806BE6" w:rsidP="00806BE6"/>
    <w:p w14:paraId="7BB9B51A" w14:textId="77777777" w:rsidR="00806BE6" w:rsidRPr="00EF239E" w:rsidRDefault="00806BE6" w:rsidP="00806BE6"/>
    <w:p w14:paraId="1E65926B" w14:textId="77777777" w:rsidR="00806BE6" w:rsidRPr="00EF239E" w:rsidRDefault="00806BE6" w:rsidP="00806BE6"/>
    <w:tbl>
      <w:tblPr>
        <w:tblW w:w="850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59"/>
        <w:gridCol w:w="5346"/>
      </w:tblGrid>
      <w:tr w:rsidR="00806BE6" w:rsidRPr="00EF239E" w14:paraId="14C750CC" w14:textId="77777777" w:rsidTr="00806BE6">
        <w:tc>
          <w:tcPr>
            <w:tcW w:w="3159" w:type="dxa"/>
          </w:tcPr>
          <w:p w14:paraId="39AEE2F8" w14:textId="77777777" w:rsidR="00806BE6" w:rsidRPr="00EF239E" w:rsidRDefault="00806BE6" w:rsidP="00806BE6">
            <w:pPr>
              <w:autoSpaceDE w:val="0"/>
              <w:autoSpaceDN w:val="0"/>
              <w:adjustRightInd w:val="0"/>
              <w:ind w:left="70"/>
              <w:jc w:val="center"/>
              <w:rPr>
                <w:b/>
              </w:rPr>
            </w:pPr>
            <w:r w:rsidRPr="00EF239E">
              <w:rPr>
                <w:b/>
              </w:rPr>
              <w:t>Kraj in datum:</w:t>
            </w:r>
          </w:p>
          <w:p w14:paraId="0546249B" w14:textId="77777777" w:rsidR="00806BE6" w:rsidRPr="00EF239E" w:rsidRDefault="00806BE6" w:rsidP="00806BE6">
            <w:pPr>
              <w:autoSpaceDE w:val="0"/>
              <w:autoSpaceDN w:val="0"/>
              <w:adjustRightInd w:val="0"/>
              <w:ind w:left="70"/>
              <w:jc w:val="center"/>
              <w:rPr>
                <w:b/>
              </w:rPr>
            </w:pPr>
          </w:p>
        </w:tc>
        <w:tc>
          <w:tcPr>
            <w:tcW w:w="5346" w:type="dxa"/>
          </w:tcPr>
          <w:p w14:paraId="6EF6FFFC" w14:textId="77777777" w:rsidR="00806BE6" w:rsidRPr="00EF239E" w:rsidRDefault="00806BE6" w:rsidP="00806BE6">
            <w:pPr>
              <w:autoSpaceDE w:val="0"/>
              <w:autoSpaceDN w:val="0"/>
              <w:adjustRightInd w:val="0"/>
              <w:ind w:left="15" w:right="70"/>
              <w:jc w:val="center"/>
              <w:rPr>
                <w:b/>
              </w:rPr>
            </w:pPr>
            <w:r w:rsidRPr="00EF239E">
              <w:rPr>
                <w:b/>
              </w:rPr>
              <w:t>Podpis prosilca:</w:t>
            </w:r>
          </w:p>
        </w:tc>
      </w:tr>
      <w:tr w:rsidR="00806BE6" w:rsidRPr="00EF239E" w14:paraId="50222FE8" w14:textId="77777777" w:rsidTr="00806BE6">
        <w:tc>
          <w:tcPr>
            <w:tcW w:w="3159" w:type="dxa"/>
          </w:tcPr>
          <w:p w14:paraId="3D736B77" w14:textId="77777777" w:rsidR="00806BE6" w:rsidRPr="00EF239E" w:rsidRDefault="00806BE6" w:rsidP="00806BE6">
            <w:pPr>
              <w:autoSpaceDE w:val="0"/>
              <w:autoSpaceDN w:val="0"/>
              <w:adjustRightInd w:val="0"/>
              <w:ind w:left="312"/>
              <w:rPr>
                <w:b/>
              </w:rPr>
            </w:pPr>
          </w:p>
          <w:p w14:paraId="0FEE8767" w14:textId="77777777" w:rsidR="00806BE6" w:rsidRPr="00EF239E" w:rsidRDefault="00806BE6" w:rsidP="00806BE6">
            <w:pPr>
              <w:autoSpaceDE w:val="0"/>
              <w:autoSpaceDN w:val="0"/>
              <w:adjustRightInd w:val="0"/>
              <w:ind w:left="312"/>
              <w:rPr>
                <w:b/>
              </w:rPr>
            </w:pPr>
          </w:p>
          <w:p w14:paraId="4CCD45B8" w14:textId="77777777" w:rsidR="00806BE6" w:rsidRPr="00EF239E" w:rsidRDefault="00806BE6" w:rsidP="00806BE6">
            <w:pPr>
              <w:autoSpaceDE w:val="0"/>
              <w:autoSpaceDN w:val="0"/>
              <w:adjustRightInd w:val="0"/>
              <w:ind w:left="70"/>
              <w:rPr>
                <w:b/>
              </w:rPr>
            </w:pPr>
          </w:p>
        </w:tc>
        <w:tc>
          <w:tcPr>
            <w:tcW w:w="5346" w:type="dxa"/>
          </w:tcPr>
          <w:p w14:paraId="79F892BC" w14:textId="77777777" w:rsidR="00806BE6" w:rsidRPr="00EF239E" w:rsidRDefault="00806BE6" w:rsidP="00806BE6">
            <w:pPr>
              <w:autoSpaceDE w:val="0"/>
              <w:autoSpaceDN w:val="0"/>
              <w:adjustRightInd w:val="0"/>
              <w:ind w:left="70" w:right="70"/>
              <w:rPr>
                <w:b/>
              </w:rPr>
            </w:pPr>
          </w:p>
        </w:tc>
      </w:tr>
    </w:tbl>
    <w:p w14:paraId="4A94A9A1" w14:textId="77777777" w:rsidR="00806BE6" w:rsidRPr="00EF239E" w:rsidRDefault="00806BE6" w:rsidP="00806BE6"/>
    <w:p w14:paraId="443C50DE" w14:textId="77777777" w:rsidR="00806BE6" w:rsidRPr="00EF239E" w:rsidRDefault="00806BE6" w:rsidP="00806BE6">
      <w:pPr>
        <w:jc w:val="both"/>
        <w:rPr>
          <w:b/>
        </w:rPr>
      </w:pPr>
    </w:p>
    <w:p w14:paraId="58F72425" w14:textId="77777777" w:rsidR="00806BE6" w:rsidRPr="00EF239E" w:rsidRDefault="00806BE6" w:rsidP="00806BE6">
      <w:pPr>
        <w:jc w:val="both"/>
        <w:rPr>
          <w:b/>
        </w:rPr>
      </w:pPr>
    </w:p>
    <w:p w14:paraId="1C3294EE" w14:textId="77777777" w:rsidR="00806BE6" w:rsidRPr="00EF239E" w:rsidRDefault="00806BE6" w:rsidP="00806BE6">
      <w:pPr>
        <w:jc w:val="both"/>
        <w:rPr>
          <w:b/>
        </w:rPr>
      </w:pPr>
    </w:p>
    <w:p w14:paraId="5B88411B" w14:textId="77777777" w:rsidR="00806BE6" w:rsidRPr="00EF239E" w:rsidRDefault="00806BE6" w:rsidP="00806BE6">
      <w:pPr>
        <w:jc w:val="both"/>
        <w:rPr>
          <w:b/>
        </w:rPr>
      </w:pPr>
    </w:p>
    <w:p w14:paraId="15369010" w14:textId="77777777" w:rsidR="00806BE6" w:rsidRPr="00EF239E" w:rsidRDefault="00806BE6" w:rsidP="00806BE6">
      <w:pPr>
        <w:jc w:val="both"/>
        <w:rPr>
          <w:b/>
        </w:rPr>
      </w:pPr>
    </w:p>
    <w:p w14:paraId="694174D3" w14:textId="77777777" w:rsidR="00806BE6" w:rsidRPr="00EF239E" w:rsidRDefault="00806BE6" w:rsidP="00806BE6">
      <w:pPr>
        <w:jc w:val="both"/>
        <w:rPr>
          <w:b/>
        </w:rPr>
      </w:pPr>
    </w:p>
    <w:p w14:paraId="0F2BB9A4" w14:textId="77777777" w:rsidR="00806BE6" w:rsidRPr="00EF239E" w:rsidRDefault="00806BE6" w:rsidP="00806BE6">
      <w:pPr>
        <w:jc w:val="both"/>
        <w:rPr>
          <w:b/>
        </w:rPr>
      </w:pPr>
    </w:p>
    <w:p w14:paraId="1B7D8D24" w14:textId="77777777" w:rsidR="00806BE6" w:rsidRPr="00EF239E" w:rsidRDefault="00806BE6" w:rsidP="00806BE6">
      <w:pPr>
        <w:jc w:val="both"/>
        <w:rPr>
          <w:b/>
        </w:rPr>
      </w:pPr>
    </w:p>
    <w:p w14:paraId="3A9C5946" w14:textId="77777777" w:rsidR="00806BE6" w:rsidRPr="00EF239E" w:rsidRDefault="00806BE6" w:rsidP="00806BE6">
      <w:pPr>
        <w:jc w:val="both"/>
        <w:rPr>
          <w:b/>
        </w:rPr>
      </w:pPr>
    </w:p>
    <w:p w14:paraId="1B1998F1" w14:textId="77777777" w:rsidR="00806BE6" w:rsidRPr="00EF239E" w:rsidRDefault="00806BE6" w:rsidP="00806BE6">
      <w:pPr>
        <w:rPr>
          <w:b/>
          <w:bCs/>
        </w:rPr>
        <w:sectPr w:rsidR="00806BE6" w:rsidRPr="00EF239E" w:rsidSect="00806BE6">
          <w:headerReference w:type="default" r:id="rId18"/>
          <w:pgSz w:w="11907" w:h="16840" w:code="9"/>
          <w:pgMar w:top="1134" w:right="1134" w:bottom="1134" w:left="1134" w:header="567" w:footer="567" w:gutter="0"/>
          <w:cols w:space="708"/>
        </w:sectPr>
      </w:pPr>
    </w:p>
    <w:p w14:paraId="400D061B" w14:textId="77777777" w:rsidR="00806BE6" w:rsidRPr="00EF239E" w:rsidRDefault="00806BE6" w:rsidP="006703E9">
      <w:pPr>
        <w:pStyle w:val="Naslov2"/>
      </w:pPr>
      <w:bookmarkStart w:id="204" w:name="_Toc480798691"/>
      <w:bookmarkStart w:id="205" w:name="_Toc480798759"/>
      <w:bookmarkStart w:id="206" w:name="_Toc474240407"/>
      <w:bookmarkStart w:id="207" w:name="_Toc502827239"/>
      <w:bookmarkEnd w:id="204"/>
      <w:bookmarkEnd w:id="205"/>
      <w:r w:rsidRPr="00EF239E">
        <w:lastRenderedPageBreak/>
        <w:t>Priloga 4b</w:t>
      </w:r>
      <w:r w:rsidR="0063547E" w:rsidRPr="00EF239E">
        <w:t>:</w:t>
      </w:r>
      <w:r w:rsidR="00350867" w:rsidRPr="00EF239E">
        <w:t xml:space="preserve"> </w:t>
      </w:r>
      <w:r w:rsidRPr="00EF239E">
        <w:t>Potrdilo iz kazenske evidence pravnih oseb</w:t>
      </w:r>
      <w:bookmarkEnd w:id="206"/>
      <w:bookmarkEnd w:id="207"/>
    </w:p>
    <w:p w14:paraId="4EB00842" w14:textId="77777777" w:rsidR="00806BE6" w:rsidRPr="00EF239E" w:rsidRDefault="00806BE6" w:rsidP="00806BE6">
      <w:pPr>
        <w:rPr>
          <w:bCs/>
        </w:rPr>
      </w:pPr>
    </w:p>
    <w:p w14:paraId="5239ACA2" w14:textId="77777777" w:rsidR="00806BE6" w:rsidRPr="00EF239E" w:rsidRDefault="00806BE6" w:rsidP="00806BE6">
      <w:pPr>
        <w:rPr>
          <w:bCs/>
        </w:rPr>
      </w:pPr>
    </w:p>
    <w:p w14:paraId="09A0A8D5" w14:textId="77777777" w:rsidR="00806BE6" w:rsidRPr="00EF239E" w:rsidRDefault="00806BE6" w:rsidP="00806BE6">
      <w:pPr>
        <w:rPr>
          <w:bCs/>
        </w:rPr>
      </w:pPr>
    </w:p>
    <w:p w14:paraId="7379AF05" w14:textId="77777777" w:rsidR="00806BE6" w:rsidRPr="00EF239E" w:rsidRDefault="00806BE6" w:rsidP="00806BE6">
      <w:pPr>
        <w:rPr>
          <w:bCs/>
          <w:u w:val="single"/>
        </w:rPr>
      </w:pPr>
      <w:r w:rsidRPr="00EF239E">
        <w:rPr>
          <w:bCs/>
          <w:u w:val="single"/>
        </w:rPr>
        <w:t>Podatki o pravni osebi:</w:t>
      </w:r>
    </w:p>
    <w:p w14:paraId="1E3C4323" w14:textId="77777777" w:rsidR="00806BE6" w:rsidRPr="00EF239E" w:rsidRDefault="00806BE6" w:rsidP="00806BE6">
      <w:pPr>
        <w:rPr>
          <w:bCs/>
        </w:rPr>
      </w:pPr>
    </w:p>
    <w:p w14:paraId="08E853FC" w14:textId="77777777" w:rsidR="00806BE6" w:rsidRPr="00EF239E" w:rsidRDefault="00806BE6" w:rsidP="00806BE6">
      <w:pPr>
        <w:rPr>
          <w:bCs/>
        </w:rPr>
      </w:pPr>
    </w:p>
    <w:p w14:paraId="53EA9BD9" w14:textId="77777777" w:rsidR="00806BE6" w:rsidRPr="00EF239E" w:rsidRDefault="00806BE6" w:rsidP="00806BE6">
      <w:pPr>
        <w:rPr>
          <w:bCs/>
        </w:rPr>
      </w:pPr>
      <w:r w:rsidRPr="00EF239E">
        <w:rPr>
          <w:bCs/>
        </w:rPr>
        <w:t>POLNO IME PRAVNE OSEBE:_________________________________________________</w:t>
      </w:r>
    </w:p>
    <w:p w14:paraId="6A69C19A" w14:textId="77777777" w:rsidR="00806BE6" w:rsidRPr="00EF239E" w:rsidRDefault="00806BE6" w:rsidP="00806BE6">
      <w:pPr>
        <w:rPr>
          <w:bCs/>
        </w:rPr>
      </w:pPr>
    </w:p>
    <w:p w14:paraId="76350EC1" w14:textId="77777777" w:rsidR="00806BE6" w:rsidRPr="00EF239E" w:rsidRDefault="00806BE6" w:rsidP="00806BE6">
      <w:pPr>
        <w:rPr>
          <w:bCs/>
        </w:rPr>
      </w:pPr>
    </w:p>
    <w:p w14:paraId="6C83EBD6" w14:textId="77777777" w:rsidR="00806BE6" w:rsidRPr="00EF239E" w:rsidRDefault="00806BE6" w:rsidP="00806BE6">
      <w:pPr>
        <w:rPr>
          <w:bCs/>
        </w:rPr>
      </w:pPr>
      <w:r w:rsidRPr="00EF239E">
        <w:rPr>
          <w:bCs/>
        </w:rPr>
        <w:t>SEDEŽ PRAVNE OSEBE: ____________________________________________________</w:t>
      </w:r>
    </w:p>
    <w:p w14:paraId="1BFB55F9" w14:textId="77777777" w:rsidR="00806BE6" w:rsidRPr="00EF239E" w:rsidRDefault="00806BE6" w:rsidP="00806BE6">
      <w:pPr>
        <w:rPr>
          <w:bCs/>
        </w:rPr>
      </w:pPr>
    </w:p>
    <w:p w14:paraId="141DF439" w14:textId="77777777" w:rsidR="00806BE6" w:rsidRPr="00EF239E" w:rsidRDefault="00806BE6" w:rsidP="00806BE6">
      <w:pPr>
        <w:rPr>
          <w:bCs/>
        </w:rPr>
      </w:pPr>
    </w:p>
    <w:p w14:paraId="5C2EDC1D" w14:textId="77777777" w:rsidR="00806BE6" w:rsidRPr="00EF239E" w:rsidRDefault="00806BE6" w:rsidP="00806BE6">
      <w:pPr>
        <w:rPr>
          <w:bCs/>
        </w:rPr>
      </w:pPr>
      <w:r w:rsidRPr="00EF239E">
        <w:rPr>
          <w:bCs/>
        </w:rPr>
        <w:t>OBČINA SEDEŽA PRAVNE OSEBE:___________________________________________________________</w:t>
      </w:r>
    </w:p>
    <w:p w14:paraId="0CBF213A" w14:textId="77777777" w:rsidR="00806BE6" w:rsidRPr="00EF239E" w:rsidRDefault="00806BE6" w:rsidP="00806BE6">
      <w:pPr>
        <w:rPr>
          <w:bCs/>
        </w:rPr>
      </w:pPr>
    </w:p>
    <w:p w14:paraId="1B6A55A3" w14:textId="77777777" w:rsidR="00806BE6" w:rsidRPr="00EF239E" w:rsidRDefault="00806BE6" w:rsidP="00806BE6">
      <w:pPr>
        <w:rPr>
          <w:bCs/>
        </w:rPr>
      </w:pPr>
    </w:p>
    <w:p w14:paraId="5963FE18" w14:textId="77777777" w:rsidR="00806BE6" w:rsidRPr="00EF239E" w:rsidRDefault="00806BE6" w:rsidP="00806BE6">
      <w:pPr>
        <w:rPr>
          <w:bCs/>
        </w:rPr>
      </w:pPr>
      <w:r w:rsidRPr="00EF239E">
        <w:rPr>
          <w:bCs/>
        </w:rPr>
        <w:t>MATIČNA ŠTEVILKA PRAVNE OSEBE:__________________________________________</w:t>
      </w:r>
    </w:p>
    <w:p w14:paraId="6C17BB2E" w14:textId="77777777" w:rsidR="00806BE6" w:rsidRPr="00EF239E" w:rsidRDefault="00806BE6" w:rsidP="00806BE6">
      <w:pPr>
        <w:rPr>
          <w:bCs/>
        </w:rPr>
      </w:pPr>
    </w:p>
    <w:p w14:paraId="6574B318" w14:textId="77777777" w:rsidR="00806BE6" w:rsidRPr="00EF239E" w:rsidRDefault="00806BE6" w:rsidP="00806BE6">
      <w:pPr>
        <w:jc w:val="both"/>
      </w:pPr>
    </w:p>
    <w:p w14:paraId="49078266" w14:textId="3AE8CE9A" w:rsidR="00806BE6" w:rsidRPr="00EF239E" w:rsidRDefault="00806BE6" w:rsidP="00806BE6">
      <w:pPr>
        <w:jc w:val="both"/>
        <w:rPr>
          <w:b/>
        </w:rPr>
      </w:pPr>
      <w:r w:rsidRPr="00EF239E">
        <w:t xml:space="preserve">NAMEN IZDAJE POTRDILA: Potrdilo je potrebno za sodelovanje na javnem naročilu </w:t>
      </w:r>
      <w:r w:rsidRPr="00EF239E">
        <w:rPr>
          <w:noProof/>
        </w:rPr>
        <w:t>št. 430-</w:t>
      </w:r>
      <w:r w:rsidR="00F61ED9" w:rsidRPr="00EF239E">
        <w:rPr>
          <w:noProof/>
        </w:rPr>
        <w:t>96</w:t>
      </w:r>
      <w:r w:rsidRPr="00EF239E">
        <w:rPr>
          <w:noProof/>
        </w:rPr>
        <w:t xml:space="preserve">/2017 – </w:t>
      </w:r>
      <w:r w:rsidRPr="00EF239E">
        <w:rPr>
          <w:color w:val="000000"/>
          <w:lang w:eastAsia="x-none"/>
        </w:rPr>
        <w:t>»</w:t>
      </w:r>
      <w:r w:rsidR="000D1BA2" w:rsidRPr="00EF239E">
        <w:rPr>
          <w:b/>
        </w:rPr>
        <w:t>Prevzem, prevoz in predelava odpadnih gum</w:t>
      </w:r>
      <w:r w:rsidRPr="00EF239E">
        <w:rPr>
          <w:color w:val="000000"/>
          <w:lang w:eastAsia="x-none"/>
        </w:rPr>
        <w:t>«</w:t>
      </w:r>
    </w:p>
    <w:p w14:paraId="4022655C" w14:textId="77777777" w:rsidR="00806BE6" w:rsidRPr="00EF239E" w:rsidRDefault="00806BE6" w:rsidP="00806BE6">
      <w:pPr>
        <w:jc w:val="both"/>
      </w:pPr>
    </w:p>
    <w:p w14:paraId="02976041" w14:textId="77777777" w:rsidR="00806BE6" w:rsidRPr="00EF239E" w:rsidRDefault="00806BE6" w:rsidP="00806BE6">
      <w:pPr>
        <w:rPr>
          <w:bCs/>
        </w:rPr>
      </w:pPr>
    </w:p>
    <w:p w14:paraId="04544B53" w14:textId="77777777" w:rsidR="00806BE6" w:rsidRPr="00EF239E" w:rsidRDefault="00806BE6" w:rsidP="00806BE6">
      <w:pPr>
        <w:jc w:val="both"/>
        <w:rPr>
          <w:b/>
          <w:i/>
        </w:rPr>
      </w:pPr>
      <w:r w:rsidRPr="00EF239E">
        <w:rPr>
          <w:b/>
          <w:i/>
        </w:rPr>
        <w:t xml:space="preserve">OPOMBA: </w:t>
      </w:r>
      <w:r w:rsidRPr="00EF239E">
        <w:rPr>
          <w:i/>
        </w:rPr>
        <w:t xml:space="preserve">Prilogo izpolni pravna oseba. Naročnik bo na podlagi pridobljenega obrazca od pristojnega ministrstva pridobil potrdilo o (ne)kaznovanosti. </w:t>
      </w:r>
    </w:p>
    <w:p w14:paraId="30DA5AFD" w14:textId="77777777" w:rsidR="00806BE6" w:rsidRPr="00EF239E" w:rsidRDefault="00806BE6" w:rsidP="00806BE6">
      <w:pPr>
        <w:jc w:val="both"/>
        <w:rPr>
          <w:bCs/>
        </w:rPr>
      </w:pPr>
    </w:p>
    <w:p w14:paraId="43E17058" w14:textId="77777777" w:rsidR="00806BE6" w:rsidRPr="00EF239E" w:rsidRDefault="00806BE6" w:rsidP="00806BE6">
      <w:pPr>
        <w:rPr>
          <w:bCs/>
        </w:rPr>
      </w:pPr>
    </w:p>
    <w:p w14:paraId="3A9FC5C2" w14:textId="77777777" w:rsidR="00806BE6" w:rsidRPr="00EF239E" w:rsidRDefault="00806BE6" w:rsidP="00806BE6">
      <w:pPr>
        <w:rPr>
          <w:bCs/>
        </w:rPr>
      </w:pPr>
    </w:p>
    <w:p w14:paraId="1E728749" w14:textId="77777777" w:rsidR="00806BE6" w:rsidRPr="00EF239E" w:rsidRDefault="00806BE6" w:rsidP="00806BE6">
      <w:pPr>
        <w:rPr>
          <w:bCs/>
        </w:rPr>
      </w:pPr>
    </w:p>
    <w:p w14:paraId="2ABCACE6" w14:textId="77777777" w:rsidR="00806BE6" w:rsidRPr="00EF239E" w:rsidRDefault="00806BE6" w:rsidP="00806BE6">
      <w:pPr>
        <w:rPr>
          <w:bCs/>
        </w:rPr>
      </w:pPr>
    </w:p>
    <w:p w14:paraId="2341C1EF" w14:textId="77777777" w:rsidR="00806BE6" w:rsidRPr="00EF239E" w:rsidRDefault="00806BE6" w:rsidP="00806BE6">
      <w:pPr>
        <w:rPr>
          <w:bCs/>
        </w:rPr>
      </w:pPr>
    </w:p>
    <w:tbl>
      <w:tblPr>
        <w:tblW w:w="850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59"/>
        <w:gridCol w:w="2511"/>
        <w:gridCol w:w="2835"/>
      </w:tblGrid>
      <w:tr w:rsidR="00806BE6" w:rsidRPr="00EF239E" w14:paraId="4EA54AF9" w14:textId="77777777" w:rsidTr="00806BE6">
        <w:tc>
          <w:tcPr>
            <w:tcW w:w="3159" w:type="dxa"/>
          </w:tcPr>
          <w:p w14:paraId="2CB9A127" w14:textId="77777777" w:rsidR="00806BE6" w:rsidRPr="00EF239E" w:rsidRDefault="00806BE6" w:rsidP="00806BE6">
            <w:pPr>
              <w:autoSpaceDE w:val="0"/>
              <w:autoSpaceDN w:val="0"/>
              <w:adjustRightInd w:val="0"/>
              <w:ind w:left="70"/>
              <w:jc w:val="center"/>
              <w:rPr>
                <w:b/>
              </w:rPr>
            </w:pPr>
            <w:r w:rsidRPr="00EF239E">
              <w:rPr>
                <w:b/>
              </w:rPr>
              <w:t>Kraj in datum:</w:t>
            </w:r>
          </w:p>
          <w:p w14:paraId="686818E7" w14:textId="77777777" w:rsidR="00806BE6" w:rsidRPr="00EF239E" w:rsidRDefault="00806BE6" w:rsidP="00806BE6">
            <w:pPr>
              <w:autoSpaceDE w:val="0"/>
              <w:autoSpaceDN w:val="0"/>
              <w:adjustRightInd w:val="0"/>
              <w:ind w:left="70"/>
              <w:jc w:val="center"/>
              <w:rPr>
                <w:b/>
              </w:rPr>
            </w:pPr>
          </w:p>
        </w:tc>
        <w:tc>
          <w:tcPr>
            <w:tcW w:w="2511" w:type="dxa"/>
          </w:tcPr>
          <w:p w14:paraId="7C90378C" w14:textId="77777777" w:rsidR="00806BE6" w:rsidRPr="00EF239E" w:rsidRDefault="00806BE6" w:rsidP="00806BE6">
            <w:pPr>
              <w:autoSpaceDE w:val="0"/>
              <w:autoSpaceDN w:val="0"/>
              <w:adjustRightInd w:val="0"/>
              <w:ind w:left="15" w:right="70"/>
              <w:jc w:val="center"/>
              <w:rPr>
                <w:b/>
              </w:rPr>
            </w:pPr>
            <w:r w:rsidRPr="00EF239E">
              <w:rPr>
                <w:b/>
              </w:rPr>
              <w:t>Žig:</w:t>
            </w:r>
          </w:p>
        </w:tc>
        <w:tc>
          <w:tcPr>
            <w:tcW w:w="2835" w:type="dxa"/>
          </w:tcPr>
          <w:p w14:paraId="43AFE9B3" w14:textId="77777777" w:rsidR="00806BE6" w:rsidRPr="00EF239E" w:rsidRDefault="00806BE6" w:rsidP="00806BE6">
            <w:pPr>
              <w:autoSpaceDE w:val="0"/>
              <w:autoSpaceDN w:val="0"/>
              <w:adjustRightInd w:val="0"/>
              <w:ind w:left="15" w:right="70"/>
              <w:jc w:val="center"/>
              <w:rPr>
                <w:b/>
              </w:rPr>
            </w:pPr>
            <w:r w:rsidRPr="00EF239E">
              <w:rPr>
                <w:b/>
              </w:rPr>
              <w:t>Podpis pooblaščene osebe:</w:t>
            </w:r>
          </w:p>
        </w:tc>
      </w:tr>
      <w:tr w:rsidR="00806BE6" w:rsidRPr="00EF239E" w14:paraId="615D58DD" w14:textId="77777777" w:rsidTr="00806BE6">
        <w:tc>
          <w:tcPr>
            <w:tcW w:w="3159" w:type="dxa"/>
          </w:tcPr>
          <w:p w14:paraId="363A0F38" w14:textId="77777777" w:rsidR="00806BE6" w:rsidRPr="00EF239E" w:rsidRDefault="00806BE6" w:rsidP="00806BE6">
            <w:pPr>
              <w:autoSpaceDE w:val="0"/>
              <w:autoSpaceDN w:val="0"/>
              <w:adjustRightInd w:val="0"/>
              <w:ind w:left="312"/>
              <w:rPr>
                <w:b/>
              </w:rPr>
            </w:pPr>
          </w:p>
          <w:p w14:paraId="6C66AC3C" w14:textId="77777777" w:rsidR="00806BE6" w:rsidRPr="00EF239E" w:rsidRDefault="00806BE6" w:rsidP="00806BE6">
            <w:pPr>
              <w:autoSpaceDE w:val="0"/>
              <w:autoSpaceDN w:val="0"/>
              <w:adjustRightInd w:val="0"/>
              <w:ind w:left="312"/>
              <w:rPr>
                <w:b/>
              </w:rPr>
            </w:pPr>
          </w:p>
          <w:p w14:paraId="39EA7248" w14:textId="77777777" w:rsidR="00806BE6" w:rsidRPr="00EF239E" w:rsidRDefault="00806BE6" w:rsidP="00806BE6">
            <w:pPr>
              <w:autoSpaceDE w:val="0"/>
              <w:autoSpaceDN w:val="0"/>
              <w:adjustRightInd w:val="0"/>
              <w:ind w:left="70"/>
              <w:rPr>
                <w:b/>
              </w:rPr>
            </w:pPr>
          </w:p>
        </w:tc>
        <w:tc>
          <w:tcPr>
            <w:tcW w:w="2511" w:type="dxa"/>
          </w:tcPr>
          <w:p w14:paraId="722F10FD" w14:textId="77777777" w:rsidR="00806BE6" w:rsidRPr="00EF239E" w:rsidRDefault="00806BE6" w:rsidP="00806BE6">
            <w:pPr>
              <w:autoSpaceDE w:val="0"/>
              <w:autoSpaceDN w:val="0"/>
              <w:adjustRightInd w:val="0"/>
              <w:ind w:left="70" w:right="70"/>
              <w:rPr>
                <w:b/>
              </w:rPr>
            </w:pPr>
          </w:p>
        </w:tc>
        <w:tc>
          <w:tcPr>
            <w:tcW w:w="2835" w:type="dxa"/>
          </w:tcPr>
          <w:p w14:paraId="12ABBC23" w14:textId="77777777" w:rsidR="00806BE6" w:rsidRPr="00EF239E" w:rsidRDefault="00806BE6" w:rsidP="00806BE6">
            <w:pPr>
              <w:autoSpaceDE w:val="0"/>
              <w:autoSpaceDN w:val="0"/>
              <w:adjustRightInd w:val="0"/>
              <w:ind w:left="70" w:right="70"/>
              <w:rPr>
                <w:b/>
              </w:rPr>
            </w:pPr>
          </w:p>
        </w:tc>
      </w:tr>
    </w:tbl>
    <w:p w14:paraId="5527016F" w14:textId="77777777" w:rsidR="00806BE6" w:rsidRPr="00EF239E" w:rsidRDefault="00806BE6" w:rsidP="00806BE6">
      <w:pPr>
        <w:spacing w:after="224"/>
        <w:ind w:right="20"/>
        <w:jc w:val="both"/>
        <w:rPr>
          <w:b/>
          <w:noProof/>
        </w:rPr>
      </w:pPr>
    </w:p>
    <w:p w14:paraId="546ECF6C" w14:textId="77777777" w:rsidR="00806BE6" w:rsidRPr="00EF239E" w:rsidRDefault="00806BE6" w:rsidP="00806BE6">
      <w:pPr>
        <w:jc w:val="both"/>
        <w:rPr>
          <w:b/>
        </w:rPr>
      </w:pPr>
    </w:p>
    <w:p w14:paraId="3A1842BE" w14:textId="77777777" w:rsidR="00806BE6" w:rsidRPr="00EF239E" w:rsidRDefault="00806BE6" w:rsidP="00806BE6">
      <w:pPr>
        <w:jc w:val="both"/>
        <w:rPr>
          <w:b/>
        </w:rPr>
      </w:pPr>
    </w:p>
    <w:p w14:paraId="4FC54B10" w14:textId="77777777" w:rsidR="00806BE6" w:rsidRPr="00EF239E" w:rsidRDefault="00806BE6" w:rsidP="00806BE6">
      <w:pPr>
        <w:jc w:val="both"/>
        <w:rPr>
          <w:b/>
        </w:rPr>
      </w:pPr>
    </w:p>
    <w:p w14:paraId="5EDD8F0F" w14:textId="77777777" w:rsidR="00806BE6" w:rsidRPr="00EF239E" w:rsidRDefault="00806BE6" w:rsidP="00806BE6">
      <w:pPr>
        <w:jc w:val="both"/>
        <w:rPr>
          <w:b/>
        </w:rPr>
      </w:pPr>
    </w:p>
    <w:p w14:paraId="74C62204" w14:textId="77777777" w:rsidR="00806BE6" w:rsidRPr="00EF239E" w:rsidRDefault="00806BE6" w:rsidP="0063547E">
      <w:pPr>
        <w:pStyle w:val="Naslov2"/>
        <w:numPr>
          <w:ilvl w:val="0"/>
          <w:numId w:val="0"/>
        </w:numPr>
        <w:ind w:left="567"/>
        <w:sectPr w:rsidR="00806BE6" w:rsidRPr="00EF239E" w:rsidSect="00806BE6">
          <w:headerReference w:type="default" r:id="rId19"/>
          <w:pgSz w:w="11907" w:h="16840" w:code="9"/>
          <w:pgMar w:top="1247" w:right="1418" w:bottom="1361" w:left="1701" w:header="709" w:footer="709" w:gutter="0"/>
          <w:cols w:space="708"/>
        </w:sectPr>
      </w:pPr>
    </w:p>
    <w:p w14:paraId="7013DF0C" w14:textId="77777777" w:rsidR="00806BE6" w:rsidRPr="00EF239E" w:rsidRDefault="00806BE6" w:rsidP="006703E9">
      <w:pPr>
        <w:pStyle w:val="Naslov2"/>
      </w:pPr>
      <w:bookmarkStart w:id="208" w:name="_Toc474240408"/>
      <w:bookmarkStart w:id="209" w:name="_Toc502827240"/>
      <w:r w:rsidRPr="00EF239E">
        <w:lastRenderedPageBreak/>
        <w:t>Priloga 5</w:t>
      </w:r>
      <w:r w:rsidR="00350867" w:rsidRPr="00EF239E">
        <w:t xml:space="preserve">: </w:t>
      </w:r>
      <w:r w:rsidRPr="00EF239E">
        <w:t>Zahteva in soglasje podizvajalca za neposredno plačilo</w:t>
      </w:r>
      <w:bookmarkEnd w:id="203"/>
      <w:bookmarkEnd w:id="208"/>
      <w:bookmarkEnd w:id="209"/>
    </w:p>
    <w:p w14:paraId="4560C945" w14:textId="77777777" w:rsidR="00806BE6" w:rsidRPr="00EF239E" w:rsidRDefault="00806BE6" w:rsidP="00806BE6">
      <w:pPr>
        <w:rPr>
          <w:b/>
          <w:sz w:val="18"/>
        </w:rPr>
      </w:pPr>
    </w:p>
    <w:p w14:paraId="2D1623ED" w14:textId="77777777" w:rsidR="00806BE6" w:rsidRPr="00EF239E" w:rsidRDefault="00806BE6" w:rsidP="00806BE6">
      <w:pPr>
        <w:rPr>
          <w:i/>
          <w:sz w:val="18"/>
        </w:rPr>
      </w:pPr>
      <w:r w:rsidRPr="00EF239E">
        <w:rPr>
          <w:b/>
          <w:sz w:val="18"/>
        </w:rPr>
        <w:t>NAVODILO</w:t>
      </w:r>
      <w:r w:rsidRPr="00EF239E">
        <w:t xml:space="preserve">: </w:t>
      </w:r>
      <w:r w:rsidRPr="00EF239E">
        <w:rPr>
          <w:i/>
          <w:sz w:val="18"/>
        </w:rPr>
        <w:t>Podizvajalec izpolni le, če želi neposredna plačila s strani naročnika. V primeru sodelovanja večjega števila podizvajalcev se obrazec ustrezno fotokopira in ga izpolni vsak podizvajalec.</w:t>
      </w:r>
    </w:p>
    <w:p w14:paraId="456CF5FE" w14:textId="77777777" w:rsidR="00806BE6" w:rsidRPr="00EF239E" w:rsidRDefault="00806BE6" w:rsidP="00806BE6"/>
    <w:p w14:paraId="0025E246" w14:textId="77777777" w:rsidR="00806BE6" w:rsidRPr="00EF239E" w:rsidRDefault="00806BE6" w:rsidP="00806BE6"/>
    <w:p w14:paraId="48665878" w14:textId="77777777" w:rsidR="00806BE6" w:rsidRPr="00EF239E" w:rsidRDefault="00806BE6" w:rsidP="00806BE6"/>
    <w:p w14:paraId="165391A1" w14:textId="26F182C0" w:rsidR="00806BE6" w:rsidRPr="00EF239E" w:rsidRDefault="00806BE6" w:rsidP="00806BE6">
      <w:pPr>
        <w:rPr>
          <w:i/>
        </w:rPr>
      </w:pPr>
      <w:r w:rsidRPr="00EF239E">
        <w:t xml:space="preserve">PODIZVAJALEC </w:t>
      </w:r>
      <w:r w:rsidRPr="00EF239E">
        <w:rPr>
          <w:i/>
        </w:rPr>
        <w:t xml:space="preserve"> </w:t>
      </w:r>
    </w:p>
    <w:p w14:paraId="1F068E01" w14:textId="77777777" w:rsidR="00806BE6" w:rsidRPr="00EF239E" w:rsidRDefault="00806BE6" w:rsidP="00127480">
      <w:r w:rsidRPr="00EF239E">
        <w:rPr>
          <w:i/>
        </w:rPr>
        <w:t>_______________________________________________________________________________</w:t>
      </w:r>
    </w:p>
    <w:p w14:paraId="59827EE6" w14:textId="77777777" w:rsidR="00806BE6" w:rsidRPr="00EF239E" w:rsidRDefault="00806BE6" w:rsidP="00127480">
      <w:pPr>
        <w:rPr>
          <w:i/>
        </w:rPr>
      </w:pPr>
      <w:r w:rsidRPr="00EF239E">
        <w:rPr>
          <w:i/>
        </w:rPr>
        <w:t>(navedite točen naziv in naslov podizvajalca)</w:t>
      </w:r>
    </w:p>
    <w:p w14:paraId="7E4B22C8" w14:textId="77777777" w:rsidR="00806BE6" w:rsidRPr="00EF239E" w:rsidRDefault="00806BE6" w:rsidP="00806BE6">
      <w:pPr>
        <w:rPr>
          <w:i/>
        </w:rPr>
      </w:pPr>
    </w:p>
    <w:p w14:paraId="23823BB5" w14:textId="77777777" w:rsidR="00806BE6" w:rsidRPr="00EF239E" w:rsidRDefault="00806BE6" w:rsidP="00806BE6">
      <w:pPr>
        <w:rPr>
          <w:i/>
        </w:rPr>
      </w:pPr>
    </w:p>
    <w:p w14:paraId="56395BB4" w14:textId="0469A4E5" w:rsidR="00806BE6" w:rsidRPr="00EF239E" w:rsidRDefault="00806BE6" w:rsidP="00806BE6">
      <w:pPr>
        <w:jc w:val="both"/>
      </w:pPr>
      <w:r w:rsidRPr="00EF239E">
        <w:rPr>
          <w:b/>
        </w:rPr>
        <w:t>zahtevam</w:t>
      </w:r>
      <w:r w:rsidRPr="00EF239E">
        <w:t>, da Inšpektorat RS za okolje in prostor, Dunajska cesta 58, 1000 Ljubljana, kot naročnik javnega naročila »</w:t>
      </w:r>
      <w:r w:rsidR="000D1BA2" w:rsidRPr="00EF239E">
        <w:rPr>
          <w:b/>
        </w:rPr>
        <w:t>Prevzem, prevoz in predelava odpadnih gum</w:t>
      </w:r>
      <w:r w:rsidRPr="00EF239E">
        <w:t>«</w:t>
      </w:r>
      <w:r w:rsidR="00F61ED9" w:rsidRPr="00EF239E">
        <w:t>, št. 430-96/2017,</w:t>
      </w:r>
      <w:r w:rsidRPr="00EF239E">
        <w:t xml:space="preserve"> za izvedena dela pri tem javnem naročilu izvrši neposredna plačila na naš račun, skladno s 94. členom ZJN-3,</w:t>
      </w:r>
    </w:p>
    <w:p w14:paraId="717FF722" w14:textId="77777777" w:rsidR="00806BE6" w:rsidRPr="00EF239E" w:rsidRDefault="00806BE6" w:rsidP="00806BE6"/>
    <w:p w14:paraId="5538BF06" w14:textId="77777777" w:rsidR="00806BE6" w:rsidRPr="00EF239E" w:rsidRDefault="00806BE6" w:rsidP="00806BE6"/>
    <w:p w14:paraId="7D0523C4" w14:textId="77777777" w:rsidR="00806BE6" w:rsidRPr="00EF239E" w:rsidRDefault="00806BE6" w:rsidP="00806BE6">
      <w:pPr>
        <w:jc w:val="both"/>
      </w:pPr>
      <w:r w:rsidRPr="00EF239E">
        <w:t xml:space="preserve">in </w:t>
      </w:r>
      <w:r w:rsidRPr="00EF239E">
        <w:rPr>
          <w:b/>
        </w:rPr>
        <w:t>soglašam</w:t>
      </w:r>
      <w:r w:rsidRPr="00EF239E">
        <w:t>, da Inšpektorat RS za okolje in prostor, Dunajska cesta 58, 1000 Ljubljana, kot naročnik namesto glavnega izvajalca poravna našo terjatev do glavnega izvajalca.</w:t>
      </w:r>
    </w:p>
    <w:p w14:paraId="493A0732" w14:textId="77777777" w:rsidR="00806BE6" w:rsidRPr="00EF239E" w:rsidRDefault="00806BE6" w:rsidP="00806BE6"/>
    <w:p w14:paraId="5232DFB5" w14:textId="77777777" w:rsidR="00806BE6" w:rsidRPr="00EF239E" w:rsidRDefault="00806BE6" w:rsidP="00806BE6"/>
    <w:p w14:paraId="04BCF4BB" w14:textId="77777777" w:rsidR="00806BE6" w:rsidRPr="00EF239E" w:rsidRDefault="00806BE6" w:rsidP="00806BE6"/>
    <w:p w14:paraId="60055278" w14:textId="77777777" w:rsidR="00806BE6" w:rsidRPr="00EF239E" w:rsidRDefault="00806BE6" w:rsidP="00806BE6"/>
    <w:p w14:paraId="4739A9B3" w14:textId="77777777" w:rsidR="00806BE6" w:rsidRPr="00EF239E" w:rsidRDefault="00806BE6" w:rsidP="00806BE6"/>
    <w:p w14:paraId="0A300548" w14:textId="77777777" w:rsidR="00806BE6" w:rsidRPr="00EF239E" w:rsidRDefault="00806BE6" w:rsidP="00806BE6"/>
    <w:p w14:paraId="6F47590B" w14:textId="77777777" w:rsidR="00806BE6" w:rsidRPr="00EF239E" w:rsidRDefault="00806BE6" w:rsidP="00806BE6"/>
    <w:p w14:paraId="1F2FFC8D" w14:textId="77777777" w:rsidR="00806BE6" w:rsidRPr="00EF239E" w:rsidRDefault="00806BE6" w:rsidP="00806BE6"/>
    <w:p w14:paraId="0EF862F3" w14:textId="77777777" w:rsidR="00806BE6" w:rsidRPr="00EF239E" w:rsidRDefault="00806BE6" w:rsidP="00806BE6"/>
    <w:p w14:paraId="69F8C0D1" w14:textId="77777777" w:rsidR="00806BE6" w:rsidRPr="00EF239E" w:rsidRDefault="00806BE6" w:rsidP="00806BE6"/>
    <w:tbl>
      <w:tblPr>
        <w:tblW w:w="850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59"/>
        <w:gridCol w:w="2511"/>
        <w:gridCol w:w="2835"/>
      </w:tblGrid>
      <w:tr w:rsidR="00806BE6" w:rsidRPr="00EF239E" w14:paraId="3E136E5C" w14:textId="77777777" w:rsidTr="00806BE6">
        <w:tc>
          <w:tcPr>
            <w:tcW w:w="3159" w:type="dxa"/>
          </w:tcPr>
          <w:p w14:paraId="070A0924" w14:textId="77777777" w:rsidR="00806BE6" w:rsidRPr="00EF239E" w:rsidRDefault="00806BE6" w:rsidP="00806BE6">
            <w:pPr>
              <w:autoSpaceDE w:val="0"/>
              <w:autoSpaceDN w:val="0"/>
              <w:adjustRightInd w:val="0"/>
              <w:ind w:left="70"/>
              <w:jc w:val="center"/>
              <w:rPr>
                <w:b/>
              </w:rPr>
            </w:pPr>
            <w:r w:rsidRPr="00EF239E">
              <w:rPr>
                <w:b/>
              </w:rPr>
              <w:t>Kraj in datum:</w:t>
            </w:r>
          </w:p>
          <w:p w14:paraId="270D5D2E" w14:textId="77777777" w:rsidR="00806BE6" w:rsidRPr="00EF239E" w:rsidRDefault="00806BE6" w:rsidP="00806BE6">
            <w:pPr>
              <w:autoSpaceDE w:val="0"/>
              <w:autoSpaceDN w:val="0"/>
              <w:adjustRightInd w:val="0"/>
              <w:ind w:left="70"/>
              <w:jc w:val="center"/>
              <w:rPr>
                <w:b/>
              </w:rPr>
            </w:pPr>
          </w:p>
        </w:tc>
        <w:tc>
          <w:tcPr>
            <w:tcW w:w="2511" w:type="dxa"/>
          </w:tcPr>
          <w:p w14:paraId="46BC82E8" w14:textId="77777777" w:rsidR="00806BE6" w:rsidRPr="00EF239E" w:rsidRDefault="00806BE6" w:rsidP="00806BE6">
            <w:pPr>
              <w:autoSpaceDE w:val="0"/>
              <w:autoSpaceDN w:val="0"/>
              <w:adjustRightInd w:val="0"/>
              <w:ind w:left="15" w:right="70"/>
              <w:jc w:val="center"/>
              <w:rPr>
                <w:b/>
              </w:rPr>
            </w:pPr>
            <w:r w:rsidRPr="00EF239E">
              <w:rPr>
                <w:b/>
              </w:rPr>
              <w:t>Žig:</w:t>
            </w:r>
          </w:p>
        </w:tc>
        <w:tc>
          <w:tcPr>
            <w:tcW w:w="2835" w:type="dxa"/>
          </w:tcPr>
          <w:p w14:paraId="48F6C5EA" w14:textId="77777777" w:rsidR="00806BE6" w:rsidRPr="00EF239E" w:rsidRDefault="00806BE6" w:rsidP="00806BE6">
            <w:pPr>
              <w:autoSpaceDE w:val="0"/>
              <w:autoSpaceDN w:val="0"/>
              <w:adjustRightInd w:val="0"/>
              <w:ind w:left="15" w:right="70"/>
              <w:jc w:val="center"/>
              <w:rPr>
                <w:b/>
              </w:rPr>
            </w:pPr>
            <w:r w:rsidRPr="00EF239E">
              <w:rPr>
                <w:b/>
              </w:rPr>
              <w:t>Podpis podizvajalca:</w:t>
            </w:r>
          </w:p>
        </w:tc>
      </w:tr>
      <w:tr w:rsidR="00806BE6" w:rsidRPr="00EF239E" w14:paraId="498054A2" w14:textId="77777777" w:rsidTr="00806BE6">
        <w:tc>
          <w:tcPr>
            <w:tcW w:w="3159" w:type="dxa"/>
          </w:tcPr>
          <w:p w14:paraId="0A7D9CC9" w14:textId="77777777" w:rsidR="00806BE6" w:rsidRPr="00EF239E" w:rsidRDefault="00806BE6" w:rsidP="00806BE6">
            <w:pPr>
              <w:autoSpaceDE w:val="0"/>
              <w:autoSpaceDN w:val="0"/>
              <w:adjustRightInd w:val="0"/>
              <w:ind w:left="312"/>
              <w:rPr>
                <w:b/>
              </w:rPr>
            </w:pPr>
          </w:p>
          <w:p w14:paraId="0FF48AF0" w14:textId="77777777" w:rsidR="00806BE6" w:rsidRPr="00EF239E" w:rsidRDefault="00806BE6" w:rsidP="00806BE6">
            <w:pPr>
              <w:autoSpaceDE w:val="0"/>
              <w:autoSpaceDN w:val="0"/>
              <w:adjustRightInd w:val="0"/>
              <w:ind w:left="312"/>
              <w:rPr>
                <w:b/>
              </w:rPr>
            </w:pPr>
          </w:p>
          <w:p w14:paraId="3382CA57" w14:textId="77777777" w:rsidR="00806BE6" w:rsidRPr="00EF239E" w:rsidRDefault="00806BE6" w:rsidP="00806BE6">
            <w:pPr>
              <w:autoSpaceDE w:val="0"/>
              <w:autoSpaceDN w:val="0"/>
              <w:adjustRightInd w:val="0"/>
              <w:ind w:left="70"/>
              <w:rPr>
                <w:b/>
              </w:rPr>
            </w:pPr>
          </w:p>
        </w:tc>
        <w:tc>
          <w:tcPr>
            <w:tcW w:w="2511" w:type="dxa"/>
          </w:tcPr>
          <w:p w14:paraId="3B994B70" w14:textId="77777777" w:rsidR="00806BE6" w:rsidRPr="00EF239E" w:rsidRDefault="00806BE6" w:rsidP="00806BE6">
            <w:pPr>
              <w:autoSpaceDE w:val="0"/>
              <w:autoSpaceDN w:val="0"/>
              <w:adjustRightInd w:val="0"/>
              <w:ind w:left="70" w:right="70"/>
              <w:rPr>
                <w:b/>
              </w:rPr>
            </w:pPr>
          </w:p>
        </w:tc>
        <w:tc>
          <w:tcPr>
            <w:tcW w:w="2835" w:type="dxa"/>
          </w:tcPr>
          <w:p w14:paraId="02EFEDBE" w14:textId="77777777" w:rsidR="00806BE6" w:rsidRPr="00EF239E" w:rsidRDefault="00806BE6" w:rsidP="00806BE6">
            <w:pPr>
              <w:autoSpaceDE w:val="0"/>
              <w:autoSpaceDN w:val="0"/>
              <w:adjustRightInd w:val="0"/>
              <w:ind w:left="70" w:right="70"/>
              <w:rPr>
                <w:b/>
              </w:rPr>
            </w:pPr>
          </w:p>
        </w:tc>
      </w:tr>
    </w:tbl>
    <w:p w14:paraId="5B3BB70D" w14:textId="77777777" w:rsidR="00806BE6" w:rsidRPr="00EF239E" w:rsidRDefault="00806BE6" w:rsidP="00806BE6">
      <w:pPr>
        <w:sectPr w:rsidR="00806BE6" w:rsidRPr="00EF239E" w:rsidSect="00806BE6">
          <w:headerReference w:type="default" r:id="rId20"/>
          <w:pgSz w:w="11907" w:h="16840" w:code="9"/>
          <w:pgMar w:top="1247" w:right="1418" w:bottom="1361" w:left="1701" w:header="709" w:footer="709" w:gutter="0"/>
          <w:cols w:space="708"/>
        </w:sectPr>
      </w:pPr>
    </w:p>
    <w:p w14:paraId="1CEA434B" w14:textId="77777777" w:rsidR="00806BE6" w:rsidRPr="00EF239E" w:rsidRDefault="00806BE6" w:rsidP="006703E9">
      <w:pPr>
        <w:pStyle w:val="Naslov2"/>
      </w:pPr>
      <w:bookmarkStart w:id="210" w:name="_Toc502827241"/>
      <w:bookmarkStart w:id="211" w:name="_Ref431890388"/>
      <w:bookmarkStart w:id="212" w:name="_Toc431890791"/>
      <w:r w:rsidRPr="00EF239E">
        <w:lastRenderedPageBreak/>
        <w:t>Priloga 6</w:t>
      </w:r>
      <w:r w:rsidR="0063547E" w:rsidRPr="00EF239E">
        <w:t>: Vzorec pogodbe</w:t>
      </w:r>
      <w:bookmarkEnd w:id="210"/>
    </w:p>
    <w:bookmarkEnd w:id="211"/>
    <w:bookmarkEnd w:id="212"/>
    <w:p w14:paraId="275E792C" w14:textId="77777777" w:rsidR="00806BE6" w:rsidRPr="00EF239E" w:rsidRDefault="00806BE6" w:rsidP="00806BE6">
      <w:pPr>
        <w:jc w:val="both"/>
        <w:rPr>
          <w:b/>
        </w:rPr>
      </w:pPr>
    </w:p>
    <w:p w14:paraId="6E5B45DA" w14:textId="77777777" w:rsidR="00806BE6" w:rsidRPr="00EF239E" w:rsidRDefault="00806BE6" w:rsidP="00806BE6">
      <w:pPr>
        <w:jc w:val="both"/>
      </w:pPr>
      <w:r w:rsidRPr="00EF239E">
        <w:rPr>
          <w:b/>
        </w:rPr>
        <w:t xml:space="preserve">Ministrstvo za okolje in prostor, Inšpektorat RS za okolje in prostor, </w:t>
      </w:r>
      <w:r w:rsidR="00CD47E8" w:rsidRPr="00EF239E">
        <w:rPr>
          <w:b/>
        </w:rPr>
        <w:t>Dunajska cesta 58</w:t>
      </w:r>
      <w:r w:rsidRPr="00EF239E">
        <w:rPr>
          <w:b/>
        </w:rPr>
        <w:t>, 1000 Ljubljana</w:t>
      </w:r>
      <w:r w:rsidRPr="00EF239E">
        <w:t>, ki ga zastopa glavna inšpektorica Dragica Hržica, matična št.: 2482894000, davčna številka: 46975268 (v nadaljevanju: naročnik)</w:t>
      </w:r>
    </w:p>
    <w:p w14:paraId="3E93B73A" w14:textId="77777777" w:rsidR="00806BE6" w:rsidRPr="00EF239E" w:rsidRDefault="00806BE6" w:rsidP="00806BE6">
      <w:pPr>
        <w:jc w:val="both"/>
      </w:pPr>
    </w:p>
    <w:p w14:paraId="43E90FCD" w14:textId="77777777" w:rsidR="00806BE6" w:rsidRPr="00EF239E" w:rsidRDefault="00806BE6" w:rsidP="00806BE6">
      <w:pPr>
        <w:jc w:val="both"/>
      </w:pPr>
      <w:r w:rsidRPr="00EF239E">
        <w:t xml:space="preserve">in </w:t>
      </w:r>
    </w:p>
    <w:p w14:paraId="5F0FFC3E" w14:textId="77777777" w:rsidR="00806BE6" w:rsidRPr="00EF239E" w:rsidRDefault="00806BE6" w:rsidP="00806BE6">
      <w:pPr>
        <w:jc w:val="both"/>
      </w:pPr>
    </w:p>
    <w:p w14:paraId="034CCF63" w14:textId="77777777" w:rsidR="00806BE6" w:rsidRPr="00EF239E" w:rsidRDefault="00806BE6" w:rsidP="00806BE6">
      <w:pPr>
        <w:jc w:val="both"/>
      </w:pPr>
      <w:r w:rsidRPr="00EF239E">
        <w:rPr>
          <w:u w:val="single"/>
        </w:rPr>
        <w:tab/>
      </w:r>
      <w:r w:rsidRPr="00EF239E">
        <w:rPr>
          <w:u w:val="single"/>
        </w:rPr>
        <w:tab/>
      </w:r>
      <w:r w:rsidRPr="00EF239E">
        <w:rPr>
          <w:u w:val="single"/>
        </w:rPr>
        <w:tab/>
      </w:r>
      <w:r w:rsidRPr="00EF239E">
        <w:rPr>
          <w:u w:val="single"/>
        </w:rPr>
        <w:tab/>
      </w:r>
      <w:r w:rsidR="00226FF8" w:rsidRPr="00EF239E">
        <w:rPr>
          <w:u w:val="single"/>
        </w:rPr>
        <w:t xml:space="preserve"> </w:t>
      </w:r>
      <w:r w:rsidRPr="00EF239E">
        <w:t>(naziv in naslov ponudnika)</w:t>
      </w:r>
      <w:r w:rsidR="00226FF8" w:rsidRPr="00EF239E">
        <w:t xml:space="preserve">, </w:t>
      </w:r>
      <w:r w:rsidRPr="00EF239E">
        <w:t xml:space="preserve">ki ga zastopa </w:t>
      </w:r>
      <w:r w:rsidRPr="00EF239E">
        <w:rPr>
          <w:u w:val="single"/>
        </w:rPr>
        <w:tab/>
      </w:r>
      <w:r w:rsidRPr="00EF239E">
        <w:rPr>
          <w:u w:val="single"/>
        </w:rPr>
        <w:tab/>
      </w:r>
      <w:r w:rsidRPr="00EF239E">
        <w:rPr>
          <w:u w:val="single"/>
        </w:rPr>
        <w:tab/>
      </w:r>
      <w:r w:rsidRPr="00EF239E">
        <w:t xml:space="preserve">                                 (funkcija, ime in priimek zakonitega zastopnika ponudnika)</w:t>
      </w:r>
      <w:r w:rsidR="00226FF8" w:rsidRPr="00EF239E">
        <w:t xml:space="preserve">, </w:t>
      </w:r>
      <w:r w:rsidRPr="00EF239E">
        <w:t>matična številka:</w:t>
      </w:r>
      <w:r w:rsidRPr="00EF239E">
        <w:rPr>
          <w:u w:val="single"/>
        </w:rPr>
        <w:tab/>
      </w:r>
      <w:r w:rsidRPr="00EF239E">
        <w:rPr>
          <w:u w:val="single"/>
        </w:rPr>
        <w:tab/>
      </w:r>
      <w:r w:rsidR="00226FF8" w:rsidRPr="00EF239E">
        <w:rPr>
          <w:u w:val="single"/>
        </w:rPr>
        <w:t>,</w:t>
      </w:r>
      <w:r w:rsidR="00226FF8" w:rsidRPr="00EF239E">
        <w:t xml:space="preserve"> </w:t>
      </w:r>
      <w:r w:rsidRPr="00EF239E">
        <w:t>ID za DDV: SI</w:t>
      </w:r>
      <w:r w:rsidRPr="00EF239E">
        <w:rPr>
          <w:u w:val="single"/>
        </w:rPr>
        <w:tab/>
      </w:r>
      <w:r w:rsidRPr="00EF239E">
        <w:rPr>
          <w:u w:val="single"/>
        </w:rPr>
        <w:tab/>
      </w:r>
      <w:r w:rsidRPr="00EF239E">
        <w:rPr>
          <w:u w:val="single"/>
        </w:rPr>
        <w:tab/>
      </w:r>
      <w:r w:rsidR="00226FF8" w:rsidRPr="00EF239E">
        <w:rPr>
          <w:u w:val="single"/>
        </w:rPr>
        <w:t xml:space="preserve"> </w:t>
      </w:r>
      <w:r w:rsidRPr="00EF239E">
        <w:t>(v nadaljevanju: izvajalec)</w:t>
      </w:r>
    </w:p>
    <w:p w14:paraId="34BCBBEB" w14:textId="77777777" w:rsidR="00806BE6" w:rsidRPr="00EF239E" w:rsidRDefault="00806BE6" w:rsidP="00806BE6">
      <w:pPr>
        <w:jc w:val="both"/>
      </w:pPr>
    </w:p>
    <w:p w14:paraId="4781EDA1" w14:textId="77777777" w:rsidR="00806BE6" w:rsidRPr="00EF239E" w:rsidRDefault="00806BE6" w:rsidP="00806BE6">
      <w:pPr>
        <w:jc w:val="both"/>
      </w:pPr>
      <w:r w:rsidRPr="00EF239E">
        <w:t>sklepata naslednjo</w:t>
      </w:r>
    </w:p>
    <w:p w14:paraId="5E86205D" w14:textId="77777777" w:rsidR="00806BE6" w:rsidRPr="00EF239E" w:rsidRDefault="00806BE6" w:rsidP="00806BE6">
      <w:pPr>
        <w:jc w:val="both"/>
      </w:pPr>
    </w:p>
    <w:p w14:paraId="5A9478AF" w14:textId="77777777" w:rsidR="00806BE6" w:rsidRPr="00EF239E" w:rsidRDefault="00806BE6" w:rsidP="00806BE6">
      <w:pPr>
        <w:jc w:val="center"/>
        <w:rPr>
          <w:b/>
        </w:rPr>
      </w:pPr>
      <w:r w:rsidRPr="00EF239E">
        <w:rPr>
          <w:b/>
          <w:bCs/>
          <w:iCs/>
        </w:rPr>
        <w:t xml:space="preserve">Pogodbo o </w:t>
      </w:r>
      <w:r w:rsidR="007B0744" w:rsidRPr="00EF239E">
        <w:rPr>
          <w:b/>
          <w:bCs/>
          <w:iCs/>
        </w:rPr>
        <w:t>prevzemu, prevozu in predelavi odpadnih gum</w:t>
      </w:r>
      <w:r w:rsidR="007B0744" w:rsidRPr="00EF239E" w:rsidDel="007B0744">
        <w:rPr>
          <w:b/>
          <w:bCs/>
          <w:iCs/>
        </w:rPr>
        <w:t xml:space="preserve"> </w:t>
      </w:r>
    </w:p>
    <w:p w14:paraId="0CE6B6CE" w14:textId="31D07CDC" w:rsidR="00806BE6" w:rsidRPr="00EF239E" w:rsidRDefault="00CD47E8" w:rsidP="00806BE6">
      <w:pPr>
        <w:jc w:val="center"/>
        <w:rPr>
          <w:b/>
        </w:rPr>
      </w:pPr>
      <w:r w:rsidRPr="00EF239E">
        <w:rPr>
          <w:b/>
        </w:rPr>
        <w:t xml:space="preserve">Številka pogodbe: </w:t>
      </w:r>
      <w:r w:rsidR="00806BE6" w:rsidRPr="00EF239E">
        <w:rPr>
          <w:b/>
        </w:rPr>
        <w:t>2554-1</w:t>
      </w:r>
      <w:r w:rsidR="000761E5" w:rsidRPr="00EF239E">
        <w:rPr>
          <w:b/>
        </w:rPr>
        <w:t>8</w:t>
      </w:r>
      <w:r w:rsidR="00806BE6" w:rsidRPr="00EF239E">
        <w:rPr>
          <w:b/>
        </w:rPr>
        <w:t>-0000</w:t>
      </w:r>
      <w:r w:rsidR="00806BE6" w:rsidRPr="00EF239E">
        <w:rPr>
          <w:b/>
        </w:rPr>
        <w:fldChar w:fldCharType="begin">
          <w:ffData>
            <w:name w:val="Besedilo22"/>
            <w:enabled/>
            <w:calcOnExit w:val="0"/>
            <w:textInput/>
          </w:ffData>
        </w:fldChar>
      </w:r>
      <w:bookmarkStart w:id="213" w:name="Besedilo22"/>
      <w:r w:rsidR="00806BE6" w:rsidRPr="00EF239E">
        <w:rPr>
          <w:b/>
        </w:rPr>
        <w:instrText xml:space="preserve"> FORMTEXT </w:instrText>
      </w:r>
      <w:r w:rsidR="00806BE6" w:rsidRPr="00EF239E">
        <w:rPr>
          <w:b/>
        </w:rPr>
      </w:r>
      <w:r w:rsidR="00806BE6" w:rsidRPr="00EF239E">
        <w:rPr>
          <w:b/>
        </w:rPr>
        <w:fldChar w:fldCharType="separate"/>
      </w:r>
      <w:r w:rsidR="00806BE6" w:rsidRPr="00EF239E">
        <w:rPr>
          <w:b/>
          <w:noProof/>
        </w:rPr>
        <w:t> </w:t>
      </w:r>
      <w:r w:rsidR="00806BE6" w:rsidRPr="00EF239E">
        <w:rPr>
          <w:b/>
          <w:noProof/>
        </w:rPr>
        <w:t> </w:t>
      </w:r>
      <w:r w:rsidR="00806BE6" w:rsidRPr="00EF239E">
        <w:rPr>
          <w:b/>
          <w:noProof/>
        </w:rPr>
        <w:t> </w:t>
      </w:r>
      <w:r w:rsidR="00806BE6" w:rsidRPr="00EF239E">
        <w:rPr>
          <w:b/>
          <w:noProof/>
        </w:rPr>
        <w:t> </w:t>
      </w:r>
      <w:r w:rsidR="00806BE6" w:rsidRPr="00EF239E">
        <w:rPr>
          <w:b/>
          <w:noProof/>
        </w:rPr>
        <w:t> </w:t>
      </w:r>
      <w:r w:rsidR="00806BE6" w:rsidRPr="00EF239E">
        <w:rPr>
          <w:b/>
        </w:rPr>
        <w:fldChar w:fldCharType="end"/>
      </w:r>
      <w:bookmarkEnd w:id="213"/>
    </w:p>
    <w:p w14:paraId="09FFBF87" w14:textId="77777777" w:rsidR="00806BE6" w:rsidRPr="00EF239E" w:rsidRDefault="00806BE6" w:rsidP="00806BE6">
      <w:pPr>
        <w:jc w:val="both"/>
        <w:rPr>
          <w:b/>
        </w:rPr>
      </w:pPr>
    </w:p>
    <w:p w14:paraId="3363447B" w14:textId="77777777" w:rsidR="00806BE6" w:rsidRPr="00EF239E" w:rsidRDefault="00806BE6" w:rsidP="00806BE6">
      <w:pPr>
        <w:numPr>
          <w:ilvl w:val="0"/>
          <w:numId w:val="45"/>
        </w:numPr>
        <w:tabs>
          <w:tab w:val="clear" w:pos="720"/>
        </w:tabs>
        <w:ind w:left="180"/>
        <w:jc w:val="center"/>
      </w:pPr>
      <w:r w:rsidRPr="00EF239E">
        <w:t>UVODNA DOLOČBA</w:t>
      </w:r>
    </w:p>
    <w:p w14:paraId="0247037F" w14:textId="77777777" w:rsidR="00806BE6" w:rsidRPr="00EF239E" w:rsidRDefault="00806BE6" w:rsidP="00806BE6">
      <w:pPr>
        <w:numPr>
          <w:ilvl w:val="0"/>
          <w:numId w:val="36"/>
        </w:numPr>
        <w:jc w:val="both"/>
      </w:pPr>
      <w:r w:rsidRPr="00EF239E">
        <w:t>člen</w:t>
      </w:r>
    </w:p>
    <w:p w14:paraId="795DC652" w14:textId="77777777" w:rsidR="00CD47E8" w:rsidRPr="00EF239E" w:rsidRDefault="00CD47E8" w:rsidP="00CD47E8">
      <w:pPr>
        <w:pStyle w:val="Odstavekseznama"/>
        <w:ind w:left="4472"/>
      </w:pPr>
    </w:p>
    <w:p w14:paraId="1D8E37EC" w14:textId="77777777" w:rsidR="00CD47E8" w:rsidRPr="00EF239E" w:rsidRDefault="00CD47E8" w:rsidP="00CD47E8">
      <w:pPr>
        <w:pStyle w:val="Odstavekseznama"/>
        <w:ind w:left="0"/>
      </w:pPr>
      <w:r w:rsidRPr="00EF239E">
        <w:t>Stranki soglasno ugotavljata:</w:t>
      </w:r>
    </w:p>
    <w:p w14:paraId="74041426" w14:textId="24A9BC6F" w:rsidR="00CD47E8" w:rsidRPr="00EF239E" w:rsidRDefault="00CD47E8" w:rsidP="00CD47E8">
      <w:pPr>
        <w:numPr>
          <w:ilvl w:val="0"/>
          <w:numId w:val="47"/>
        </w:numPr>
        <w:jc w:val="both"/>
      </w:pPr>
      <w:r w:rsidRPr="00EF239E">
        <w:t xml:space="preserve">da je naročnik izvedel </w:t>
      </w:r>
      <w:r w:rsidR="000761E5" w:rsidRPr="00EF239E">
        <w:t xml:space="preserve">odprti </w:t>
      </w:r>
      <w:r w:rsidRPr="00EF239E">
        <w:t>postopek oddaje javnega naročila na podlagi 4</w:t>
      </w:r>
      <w:r w:rsidR="000761E5" w:rsidRPr="00EF239E">
        <w:t>0</w:t>
      </w:r>
      <w:r w:rsidRPr="00EF239E">
        <w:t xml:space="preserve">. člena ZJN-3 v povezavi s točko </w:t>
      </w:r>
      <w:r w:rsidR="000761E5" w:rsidRPr="00EF239E">
        <w:t>a</w:t>
      </w:r>
      <w:r w:rsidRPr="00EF239E">
        <w:t xml:space="preserve">) prvega odstavka 39. člena ZJN-3 za odstranitev odpadnih gum, objavljen na portalu javnih naročil, </w:t>
      </w:r>
      <w:sdt>
        <w:sdtPr>
          <w:id w:val="-5676362"/>
          <w:placeholder>
            <w:docPart w:val="0CDDEC057A6B454CB264AA328F3AC554"/>
          </w:placeholder>
          <w:showingPlcHdr/>
          <w:date w:fullDate="2017-02-07T00:00:00Z">
            <w:dateFormat w:val="d.M.yyyy"/>
            <w:lid w:val="sl-SI"/>
            <w:storeMappedDataAs w:val="dateTime"/>
            <w:calendar w:val="gregorian"/>
          </w:date>
        </w:sdtPr>
        <w:sdtEndPr/>
        <w:sdtContent>
          <w:r w:rsidRPr="00EF239E">
            <w:rPr>
              <w:rStyle w:val="Besedilooznabemesta"/>
            </w:rPr>
            <w:t>Kliknite tukaj, če želite vnesti datum.</w:t>
          </w:r>
        </w:sdtContent>
      </w:sdt>
      <w:r w:rsidRPr="00EF239E">
        <w:t xml:space="preserve">, pod št. objave </w:t>
      </w:r>
      <w:sdt>
        <w:sdtPr>
          <w:id w:val="962934336"/>
          <w:placeholder>
            <w:docPart w:val="53E16FF57E1C456D94ECF94C066442DC"/>
          </w:placeholder>
        </w:sdtPr>
        <w:sdtEndPr/>
        <w:sdtContent>
          <w:r w:rsidRPr="00EF239E">
            <w:tab/>
          </w:r>
        </w:sdtContent>
      </w:sdt>
      <w:r w:rsidR="000761E5" w:rsidRPr="00EF239E">
        <w:t xml:space="preserve">, ter v  Dodatku k Uradnemu listu Evropske unije, z </w:t>
      </w:r>
      <w:r w:rsidR="000761E5" w:rsidRPr="00EF239E">
        <w:rPr>
          <w:u w:val="single"/>
        </w:rPr>
        <w:tab/>
      </w:r>
      <w:r w:rsidR="000761E5" w:rsidRPr="00EF239E">
        <w:rPr>
          <w:u w:val="single"/>
        </w:rPr>
        <w:tab/>
      </w:r>
      <w:r w:rsidR="000761E5" w:rsidRPr="00EF239E">
        <w:t xml:space="preserve">, pod oznako </w:t>
      </w:r>
      <w:r w:rsidR="000761E5" w:rsidRPr="00EF239E">
        <w:rPr>
          <w:u w:val="single"/>
        </w:rPr>
        <w:tab/>
      </w:r>
      <w:r w:rsidR="000761E5" w:rsidRPr="00EF239E">
        <w:rPr>
          <w:u w:val="single"/>
        </w:rPr>
        <w:tab/>
      </w:r>
      <w:r w:rsidR="000761E5" w:rsidRPr="00EF239E">
        <w:rPr>
          <w:u w:val="single"/>
        </w:rPr>
        <w:tab/>
      </w:r>
    </w:p>
    <w:p w14:paraId="5B85F794" w14:textId="4BD705DC" w:rsidR="00CD47E8" w:rsidRPr="00EF239E" w:rsidRDefault="00CD47E8" w:rsidP="00CD47E8">
      <w:pPr>
        <w:numPr>
          <w:ilvl w:val="0"/>
          <w:numId w:val="47"/>
        </w:numPr>
        <w:jc w:val="both"/>
      </w:pPr>
      <w:r w:rsidRPr="00EF239E">
        <w:t>da je naročnik izdal Odločitev o oddaji, št. __________ z dne _________, s katero je bil izvajalec izbran kot najugodnejši ponudnik,</w:t>
      </w:r>
    </w:p>
    <w:p w14:paraId="3D77D9AF" w14:textId="568C2B4A" w:rsidR="00CD47E8" w:rsidRPr="00EF239E" w:rsidRDefault="00CD47E8" w:rsidP="00CD47E8">
      <w:pPr>
        <w:numPr>
          <w:ilvl w:val="0"/>
          <w:numId w:val="47"/>
        </w:numPr>
        <w:jc w:val="both"/>
      </w:pPr>
      <w:r w:rsidRPr="00EF239E">
        <w:t>da ima naročnik za naročene storitve po tej pogodbi zagotovljena finančna sredstva v proračunu RS za let</w:t>
      </w:r>
      <w:r w:rsidR="00F61ED9" w:rsidRPr="00EF239E">
        <w:t>o</w:t>
      </w:r>
      <w:r w:rsidRPr="00EF239E">
        <w:t xml:space="preserve"> 201</w:t>
      </w:r>
      <w:r w:rsidR="00F61ED9" w:rsidRPr="00EF239E">
        <w:t>8</w:t>
      </w:r>
      <w:r w:rsidRPr="00EF239E">
        <w:t xml:space="preserve"> na PP _________, ukrep št. ________________,</w:t>
      </w:r>
    </w:p>
    <w:p w14:paraId="39E6DE26" w14:textId="77777777" w:rsidR="00CD47E8" w:rsidRPr="00EF239E" w:rsidRDefault="00CD47E8" w:rsidP="00CD47E8">
      <w:pPr>
        <w:numPr>
          <w:ilvl w:val="0"/>
          <w:numId w:val="47"/>
        </w:numPr>
        <w:jc w:val="both"/>
      </w:pPr>
      <w:r w:rsidRPr="00EF239E">
        <w:t>da so ponujene cene in popust iz Ponudbenega predračuna izvajalca osnova za izračun višine storitev.</w:t>
      </w:r>
    </w:p>
    <w:p w14:paraId="68E52DE5" w14:textId="77777777" w:rsidR="00806BE6" w:rsidRPr="00EF239E" w:rsidRDefault="00806BE6" w:rsidP="00806BE6">
      <w:pPr>
        <w:jc w:val="both"/>
      </w:pPr>
    </w:p>
    <w:p w14:paraId="3B1E9F15" w14:textId="77777777" w:rsidR="00806BE6" w:rsidRPr="00EF239E" w:rsidRDefault="00806BE6" w:rsidP="00806BE6">
      <w:pPr>
        <w:numPr>
          <w:ilvl w:val="0"/>
          <w:numId w:val="45"/>
        </w:numPr>
        <w:tabs>
          <w:tab w:val="clear" w:pos="720"/>
        </w:tabs>
        <w:ind w:left="180"/>
        <w:jc w:val="center"/>
      </w:pPr>
      <w:r w:rsidRPr="00EF239E">
        <w:t>PREDMET POGODBE</w:t>
      </w:r>
    </w:p>
    <w:p w14:paraId="20C9A9E5" w14:textId="77777777" w:rsidR="00806BE6" w:rsidRPr="00EF239E" w:rsidRDefault="00806BE6" w:rsidP="00806BE6">
      <w:pPr>
        <w:numPr>
          <w:ilvl w:val="0"/>
          <w:numId w:val="36"/>
        </w:numPr>
        <w:jc w:val="both"/>
      </w:pPr>
      <w:r w:rsidRPr="00EF239E">
        <w:t>člen</w:t>
      </w:r>
    </w:p>
    <w:p w14:paraId="738771AF" w14:textId="77777777" w:rsidR="00806BE6" w:rsidRPr="00EF239E" w:rsidRDefault="00806BE6" w:rsidP="00806BE6">
      <w:pPr>
        <w:jc w:val="both"/>
        <w:rPr>
          <w:b/>
        </w:rPr>
      </w:pPr>
      <w:r w:rsidRPr="00EF239E">
        <w:t>Predmet pogodbe je:</w:t>
      </w:r>
    </w:p>
    <w:p w14:paraId="2E2128F5" w14:textId="77777777" w:rsidR="00806BE6" w:rsidRPr="00EF239E" w:rsidRDefault="00806BE6" w:rsidP="00806BE6">
      <w:pPr>
        <w:jc w:val="both"/>
      </w:pPr>
    </w:p>
    <w:p w14:paraId="6306D6E0" w14:textId="70813F9D" w:rsidR="008718BE" w:rsidRPr="00EF239E" w:rsidRDefault="008718BE" w:rsidP="00806BE6">
      <w:pPr>
        <w:jc w:val="both"/>
      </w:pPr>
      <w:r w:rsidRPr="00EF239E">
        <w:fldChar w:fldCharType="begin">
          <w:ffData>
            <w:name w:val="Besedilo23"/>
            <w:enabled/>
            <w:calcOnExit w:val="0"/>
            <w:textInput/>
          </w:ffData>
        </w:fldChar>
      </w:r>
      <w:bookmarkStart w:id="214" w:name="Besedilo23"/>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bookmarkEnd w:id="214"/>
    </w:p>
    <w:p w14:paraId="7E1B271C" w14:textId="77777777" w:rsidR="00CD47E8" w:rsidRPr="00EF239E" w:rsidRDefault="00CD47E8" w:rsidP="00806BE6">
      <w:pPr>
        <w:jc w:val="both"/>
      </w:pPr>
    </w:p>
    <w:p w14:paraId="72B84D7D" w14:textId="06EB2B00" w:rsidR="00CD47E8" w:rsidRPr="00EF239E" w:rsidRDefault="00806BE6" w:rsidP="00806BE6">
      <w:pPr>
        <w:jc w:val="both"/>
      </w:pPr>
      <w:r w:rsidRPr="00EF239E">
        <w:t xml:space="preserve">Storitev bo opravljena v skladu s tehničnimi specifikacijami naročnika iz dokumentacije </w:t>
      </w:r>
      <w:r w:rsidR="00CD47E8" w:rsidRPr="00EF239E">
        <w:t xml:space="preserve">v zvezi z oddajo javnega naročila, </w:t>
      </w:r>
      <w:r w:rsidRPr="00EF239E">
        <w:t>št. 430-</w:t>
      </w:r>
      <w:r w:rsidR="00F61ED9" w:rsidRPr="00EF239E">
        <w:t>96</w:t>
      </w:r>
      <w:r w:rsidRPr="00EF239E">
        <w:t>/201</w:t>
      </w:r>
      <w:r w:rsidR="00CD47E8" w:rsidRPr="00EF239E">
        <w:t>7</w:t>
      </w:r>
      <w:r w:rsidRPr="00EF239E">
        <w:t xml:space="preserve"> in Ponudbo izvajalca z </w:t>
      </w:r>
      <w:r w:rsidR="00CD47E8" w:rsidRPr="00EF239E">
        <w:t xml:space="preserve">dne </w:t>
      </w:r>
      <w:r w:rsidRPr="00EF239E">
        <w:rPr>
          <w:u w:val="single"/>
        </w:rPr>
        <w:tab/>
      </w:r>
      <w:r w:rsidRPr="00EF239E">
        <w:rPr>
          <w:u w:val="single"/>
        </w:rPr>
        <w:tab/>
      </w:r>
      <w:r w:rsidRPr="00EF239E">
        <w:rPr>
          <w:u w:val="single"/>
        </w:rPr>
        <w:tab/>
      </w:r>
      <w:r w:rsidRPr="00EF239E">
        <w:t xml:space="preserve">. </w:t>
      </w:r>
    </w:p>
    <w:p w14:paraId="2381990A" w14:textId="77777777" w:rsidR="00CD47E8" w:rsidRPr="00EF239E" w:rsidRDefault="00CD47E8" w:rsidP="00806BE6">
      <w:pPr>
        <w:jc w:val="both"/>
      </w:pPr>
    </w:p>
    <w:p w14:paraId="3DD8EC60" w14:textId="15FE07B1" w:rsidR="00806BE6" w:rsidRPr="00EF239E" w:rsidRDefault="00F61ED9" w:rsidP="00806BE6">
      <w:pPr>
        <w:jc w:val="both"/>
      </w:pPr>
      <w:r w:rsidRPr="00EF239E">
        <w:t xml:space="preserve">Dokumentacija v zvezi z oddajo javnega naročila, št. 430-96/2017-2 je </w:t>
      </w:r>
      <w:r w:rsidR="00806BE6" w:rsidRPr="00EF239E">
        <w:t>sestavni del te pogodbe.</w:t>
      </w:r>
    </w:p>
    <w:p w14:paraId="45F0ED40" w14:textId="77777777" w:rsidR="00806BE6" w:rsidRPr="00EF239E" w:rsidRDefault="00806BE6" w:rsidP="00806BE6">
      <w:pPr>
        <w:jc w:val="both"/>
      </w:pPr>
    </w:p>
    <w:p w14:paraId="46CA89F0" w14:textId="77777777" w:rsidR="00806BE6" w:rsidRPr="00EF239E" w:rsidRDefault="00806BE6" w:rsidP="00806BE6">
      <w:pPr>
        <w:numPr>
          <w:ilvl w:val="0"/>
          <w:numId w:val="45"/>
        </w:numPr>
        <w:tabs>
          <w:tab w:val="clear" w:pos="720"/>
        </w:tabs>
        <w:ind w:left="180"/>
        <w:jc w:val="center"/>
      </w:pPr>
      <w:r w:rsidRPr="00EF239E">
        <w:t>POGODBENA VREDNOST</w:t>
      </w:r>
    </w:p>
    <w:p w14:paraId="631AA649" w14:textId="77777777" w:rsidR="00806BE6" w:rsidRPr="00EF239E" w:rsidRDefault="00806BE6" w:rsidP="00806BE6">
      <w:pPr>
        <w:numPr>
          <w:ilvl w:val="0"/>
          <w:numId w:val="38"/>
        </w:numPr>
        <w:jc w:val="both"/>
      </w:pPr>
      <w:r w:rsidRPr="00EF239E">
        <w:t>člen</w:t>
      </w:r>
    </w:p>
    <w:p w14:paraId="106A2028" w14:textId="77777777" w:rsidR="00806BE6" w:rsidRPr="00EF239E" w:rsidRDefault="00806BE6" w:rsidP="00806BE6">
      <w:pPr>
        <w:jc w:val="both"/>
      </w:pPr>
    </w:p>
    <w:p w14:paraId="7BA5886D" w14:textId="16DF5BAD" w:rsidR="00F61ED9" w:rsidRPr="00EF239E" w:rsidRDefault="00F61ED9" w:rsidP="00F61ED9">
      <w:pPr>
        <w:jc w:val="both"/>
      </w:pPr>
      <w:r w:rsidRPr="00EF239E">
        <w:t>Količine in cene so razvidne iz priloge 3 »Predračun«, ki je sestavni del te pogodbe.</w:t>
      </w:r>
    </w:p>
    <w:p w14:paraId="186FA620" w14:textId="77777777" w:rsidR="00F61ED9" w:rsidRPr="00EF239E" w:rsidRDefault="00F61ED9" w:rsidP="00F61ED9">
      <w:pPr>
        <w:jc w:val="both"/>
      </w:pPr>
    </w:p>
    <w:p w14:paraId="0E44DC17" w14:textId="77777777" w:rsidR="00F61ED9" w:rsidRPr="00EF239E" w:rsidRDefault="00F61ED9" w:rsidP="00F61ED9">
      <w:pPr>
        <w:jc w:val="both"/>
      </w:pPr>
      <w:r w:rsidRPr="00EF239E">
        <w:t>Celotna pogodbena vrednost je fiksna in za tono odvoza znaša</w:t>
      </w:r>
    </w:p>
    <w:p w14:paraId="02BC1642" w14:textId="77777777" w:rsidR="00F61ED9" w:rsidRPr="00EF239E" w:rsidRDefault="00F61ED9" w:rsidP="00F61ED9">
      <w:pPr>
        <w:jc w:val="both"/>
      </w:pPr>
    </w:p>
    <w:p w14:paraId="04AE826D" w14:textId="77777777" w:rsidR="00F61ED9" w:rsidRPr="00EF239E" w:rsidRDefault="00F61ED9" w:rsidP="00F61ED9">
      <w:pPr>
        <w:jc w:val="both"/>
      </w:pPr>
      <w:r w:rsidRPr="00EF239E">
        <w:t xml:space="preserve"> </w:t>
      </w:r>
      <w:r w:rsidRPr="00EF239E">
        <w:rPr>
          <w:u w:val="single"/>
        </w:rPr>
        <w:tab/>
      </w:r>
      <w:r w:rsidRPr="00EF239E">
        <w:rPr>
          <w:u w:val="single"/>
        </w:rPr>
        <w:tab/>
      </w:r>
      <w:r w:rsidRPr="00EF239E">
        <w:rPr>
          <w:u w:val="single"/>
        </w:rPr>
        <w:tab/>
      </w:r>
      <w:r w:rsidRPr="00EF239E">
        <w:t xml:space="preserve"> EUR brez DDV oziroma </w:t>
      </w:r>
      <w:r w:rsidRPr="00EF239E">
        <w:rPr>
          <w:u w:val="single"/>
        </w:rPr>
        <w:tab/>
      </w:r>
      <w:r w:rsidRPr="00EF239E">
        <w:rPr>
          <w:u w:val="single"/>
        </w:rPr>
        <w:tab/>
      </w:r>
      <w:r w:rsidRPr="00EF239E">
        <w:rPr>
          <w:u w:val="single"/>
        </w:rPr>
        <w:tab/>
      </w:r>
      <w:r w:rsidRPr="00EF239E">
        <w:t xml:space="preserve"> EUR z DDV. </w:t>
      </w:r>
    </w:p>
    <w:p w14:paraId="35CE35AA" w14:textId="77777777" w:rsidR="00F61ED9" w:rsidRPr="00EF239E" w:rsidRDefault="00F61ED9" w:rsidP="00F61ED9">
      <w:pPr>
        <w:jc w:val="both"/>
      </w:pPr>
    </w:p>
    <w:p w14:paraId="42ED8FB8" w14:textId="1FA8D9B6" w:rsidR="00F61ED9" w:rsidRPr="00EF239E" w:rsidRDefault="00F2393C" w:rsidP="00F61ED9">
      <w:pPr>
        <w:jc w:val="both"/>
      </w:pPr>
      <w:r w:rsidRPr="00EF239E">
        <w:t>Celotna v</w:t>
      </w:r>
      <w:r w:rsidR="00F61ED9" w:rsidRPr="00EF239E">
        <w:t xml:space="preserve">rednost pogodbe za 8.000 ton znaša </w:t>
      </w:r>
      <w:r w:rsidR="00F61ED9" w:rsidRPr="00EF239E">
        <w:rPr>
          <w:u w:val="single"/>
        </w:rPr>
        <w:tab/>
      </w:r>
      <w:r w:rsidR="00F61ED9" w:rsidRPr="00EF239E">
        <w:rPr>
          <w:u w:val="single"/>
        </w:rPr>
        <w:tab/>
      </w:r>
      <w:r w:rsidR="00F61ED9" w:rsidRPr="00EF239E">
        <w:t xml:space="preserve"> EUR z DDV.    </w:t>
      </w:r>
    </w:p>
    <w:p w14:paraId="2EAF4FA6" w14:textId="77777777" w:rsidR="00F61ED9" w:rsidRPr="00EF239E" w:rsidRDefault="00F61ED9" w:rsidP="00F61ED9">
      <w:pPr>
        <w:jc w:val="both"/>
      </w:pPr>
    </w:p>
    <w:p w14:paraId="470B1142" w14:textId="0699BE2D" w:rsidR="00C42541" w:rsidRPr="00EF239E" w:rsidRDefault="00EC3DFD" w:rsidP="00660A7A">
      <w:pPr>
        <w:jc w:val="both"/>
      </w:pPr>
      <w:r w:rsidRPr="00EF239E">
        <w:t>Skupna količina gum</w:t>
      </w:r>
      <w:r w:rsidR="00660A7A" w:rsidRPr="00EF239E">
        <w:t xml:space="preserve"> je okvirna in</w:t>
      </w:r>
      <w:r w:rsidR="001C28DB" w:rsidRPr="00EF239E">
        <w:t xml:space="preserve"> naročnika ne zavezuje k plačilu za celotno količino, ampak</w:t>
      </w:r>
      <w:r w:rsidR="00660A7A" w:rsidRPr="00EF239E">
        <w:t xml:space="preserve"> predstavlja zgornjo mejo za naročilo in obračun </w:t>
      </w:r>
      <w:r w:rsidR="001C28DB" w:rsidRPr="00EF239E">
        <w:t xml:space="preserve">storitev po tej pogodbi. </w:t>
      </w:r>
    </w:p>
    <w:p w14:paraId="0EA1EB0B" w14:textId="77777777" w:rsidR="001C28DB" w:rsidRPr="00EF239E" w:rsidRDefault="001C28DB" w:rsidP="00660A7A">
      <w:pPr>
        <w:jc w:val="both"/>
      </w:pPr>
    </w:p>
    <w:p w14:paraId="74C2C535" w14:textId="77777777" w:rsidR="0085288F" w:rsidRPr="00EF239E" w:rsidRDefault="001C28DB" w:rsidP="00660A7A">
      <w:pPr>
        <w:jc w:val="both"/>
      </w:pPr>
      <w:r w:rsidRPr="00EF239E">
        <w:t>Dela se obračunajo v skladu s ponudbenim predračunom glede na dejanske količine gum, ki bodo odpeljane v predelavo.</w:t>
      </w:r>
    </w:p>
    <w:p w14:paraId="6F1475A4" w14:textId="77777777" w:rsidR="00D01974" w:rsidRPr="00EF239E" w:rsidRDefault="00D01974" w:rsidP="00806BE6">
      <w:pPr>
        <w:jc w:val="both"/>
      </w:pPr>
    </w:p>
    <w:p w14:paraId="7EF20A49" w14:textId="77777777" w:rsidR="00806BE6" w:rsidRPr="00EF239E" w:rsidRDefault="00806BE6" w:rsidP="00806BE6">
      <w:pPr>
        <w:numPr>
          <w:ilvl w:val="0"/>
          <w:numId w:val="45"/>
        </w:numPr>
        <w:jc w:val="center"/>
      </w:pPr>
      <w:r w:rsidRPr="00EF239E">
        <w:lastRenderedPageBreak/>
        <w:t>OBVEZNOSTI POGODBENIH STRANK</w:t>
      </w:r>
    </w:p>
    <w:p w14:paraId="2681A083" w14:textId="77777777" w:rsidR="00806BE6" w:rsidRPr="00EF239E" w:rsidRDefault="00806BE6" w:rsidP="00806BE6">
      <w:pPr>
        <w:numPr>
          <w:ilvl w:val="0"/>
          <w:numId w:val="38"/>
        </w:numPr>
        <w:jc w:val="both"/>
      </w:pPr>
      <w:r w:rsidRPr="00EF239E">
        <w:t>člen</w:t>
      </w:r>
    </w:p>
    <w:p w14:paraId="55F77D28" w14:textId="77777777" w:rsidR="00806BE6" w:rsidRPr="00EF239E" w:rsidRDefault="00806BE6" w:rsidP="00806BE6">
      <w:pPr>
        <w:jc w:val="both"/>
      </w:pPr>
    </w:p>
    <w:p w14:paraId="128950E2" w14:textId="77777777" w:rsidR="00806BE6" w:rsidRPr="00EF239E" w:rsidRDefault="00806BE6" w:rsidP="00806BE6">
      <w:pPr>
        <w:jc w:val="both"/>
      </w:pPr>
      <w:r w:rsidRPr="00EF239E">
        <w:t>Naročnik se obvezuje</w:t>
      </w:r>
      <w:r w:rsidR="00762960" w:rsidRPr="00EF239E">
        <w:t>, da bo</w:t>
      </w:r>
      <w:r w:rsidRPr="00EF239E">
        <w:t>:</w:t>
      </w:r>
    </w:p>
    <w:p w14:paraId="38F0B06A" w14:textId="77777777" w:rsidR="00762960" w:rsidRPr="00EF239E" w:rsidRDefault="00762960" w:rsidP="008718BE">
      <w:pPr>
        <w:numPr>
          <w:ilvl w:val="0"/>
          <w:numId w:val="40"/>
        </w:numPr>
        <w:ind w:left="426" w:hanging="426"/>
        <w:jc w:val="both"/>
      </w:pPr>
      <w:r w:rsidRPr="00EF239E">
        <w:t>sodeloval z izvajalcem s ciljem, da se prevzeta dela izvršijo pravočasno,</w:t>
      </w:r>
    </w:p>
    <w:p w14:paraId="04ACA2D6" w14:textId="77777777" w:rsidR="00762960" w:rsidRPr="00EF239E" w:rsidRDefault="00762960" w:rsidP="008718BE">
      <w:pPr>
        <w:numPr>
          <w:ilvl w:val="0"/>
          <w:numId w:val="40"/>
        </w:numPr>
        <w:ind w:left="426" w:hanging="426"/>
        <w:jc w:val="both"/>
      </w:pPr>
      <w:r w:rsidRPr="00EF239E">
        <w:t>tekoče obveščal izvajalca o vseh spremembah in novo nastalih situacijah, ki bi lahko imele vpliv na izvršitev prevzetih del;</w:t>
      </w:r>
    </w:p>
    <w:p w14:paraId="6DEF946D" w14:textId="77777777" w:rsidR="00806BE6" w:rsidRPr="00EF239E" w:rsidRDefault="00806BE6" w:rsidP="008718BE">
      <w:pPr>
        <w:numPr>
          <w:ilvl w:val="0"/>
          <w:numId w:val="40"/>
        </w:numPr>
        <w:ind w:left="426" w:hanging="426"/>
        <w:jc w:val="both"/>
      </w:pPr>
      <w:r w:rsidRPr="00EF239E">
        <w:t>izpolnil finančne obveznosti, nastale po tej pogodbi.</w:t>
      </w:r>
    </w:p>
    <w:p w14:paraId="1B1E0BA4" w14:textId="77777777" w:rsidR="00806BE6" w:rsidRPr="00EF239E" w:rsidRDefault="00806BE6" w:rsidP="00806BE6">
      <w:pPr>
        <w:jc w:val="both"/>
      </w:pPr>
    </w:p>
    <w:p w14:paraId="6AB157BC" w14:textId="77777777" w:rsidR="00806BE6" w:rsidRPr="00EF239E" w:rsidRDefault="00806BE6" w:rsidP="00806BE6">
      <w:pPr>
        <w:numPr>
          <w:ilvl w:val="0"/>
          <w:numId w:val="38"/>
        </w:numPr>
        <w:jc w:val="both"/>
      </w:pPr>
      <w:r w:rsidRPr="00EF239E">
        <w:t>člen</w:t>
      </w:r>
    </w:p>
    <w:p w14:paraId="307FBA3D" w14:textId="77777777" w:rsidR="00806BE6" w:rsidRPr="00EF239E" w:rsidRDefault="00806BE6" w:rsidP="00806BE6">
      <w:pPr>
        <w:jc w:val="both"/>
      </w:pPr>
    </w:p>
    <w:p w14:paraId="2F188210" w14:textId="77777777" w:rsidR="00806BE6" w:rsidRPr="00EF239E" w:rsidRDefault="00806BE6" w:rsidP="00806BE6">
      <w:pPr>
        <w:jc w:val="both"/>
      </w:pPr>
      <w:r w:rsidRPr="00EF239E">
        <w:t>Izvajalec se obvezuje:</w:t>
      </w:r>
    </w:p>
    <w:p w14:paraId="3DD7CED7" w14:textId="20FDE432" w:rsidR="008718BE" w:rsidRPr="00EF239E" w:rsidRDefault="008718BE" w:rsidP="008718BE">
      <w:pPr>
        <w:numPr>
          <w:ilvl w:val="0"/>
          <w:numId w:val="42"/>
        </w:numPr>
        <w:ind w:left="426" w:hanging="426"/>
        <w:jc w:val="both"/>
      </w:pPr>
      <w:r w:rsidRPr="00EF239E">
        <w:t>da bo v dogovorjenem obdobju izvršil vse zajete pogodbene storitve,</w:t>
      </w:r>
    </w:p>
    <w:p w14:paraId="4344AD36" w14:textId="458B2121" w:rsidR="00806BE6" w:rsidRPr="00EF239E" w:rsidRDefault="00806BE6" w:rsidP="008718BE">
      <w:pPr>
        <w:numPr>
          <w:ilvl w:val="0"/>
          <w:numId w:val="42"/>
        </w:numPr>
        <w:tabs>
          <w:tab w:val="clear" w:pos="0"/>
        </w:tabs>
        <w:ind w:left="426" w:hanging="426"/>
        <w:jc w:val="both"/>
      </w:pPr>
      <w:r w:rsidRPr="00EF239E">
        <w:t>da odgovarja za vse svoje zaposlene, orodja in materiale, uporabljene za izvajanje storitev po tej pogodbi</w:t>
      </w:r>
      <w:r w:rsidR="00CD47E8" w:rsidRPr="00EF239E">
        <w:t>,</w:t>
      </w:r>
    </w:p>
    <w:p w14:paraId="3CB5C5E3" w14:textId="77777777" w:rsidR="00806BE6" w:rsidRPr="00EF239E" w:rsidRDefault="00806BE6" w:rsidP="008718BE">
      <w:pPr>
        <w:numPr>
          <w:ilvl w:val="0"/>
          <w:numId w:val="43"/>
        </w:numPr>
        <w:ind w:left="426" w:hanging="426"/>
        <w:jc w:val="both"/>
      </w:pPr>
      <w:r w:rsidRPr="00EF239E">
        <w:t>da bo omogočil naročniku opravljanje strokovnega nadzora nad izvajanjem storitev</w:t>
      </w:r>
      <w:r w:rsidR="00CD47E8" w:rsidRPr="00EF239E">
        <w:t>,</w:t>
      </w:r>
    </w:p>
    <w:p w14:paraId="24756411" w14:textId="77777777" w:rsidR="00806BE6" w:rsidRPr="00EF239E" w:rsidRDefault="00806BE6" w:rsidP="008718BE">
      <w:pPr>
        <w:numPr>
          <w:ilvl w:val="0"/>
          <w:numId w:val="44"/>
        </w:numPr>
        <w:tabs>
          <w:tab w:val="clear" w:pos="0"/>
        </w:tabs>
        <w:ind w:left="426" w:hanging="426"/>
        <w:jc w:val="both"/>
      </w:pPr>
      <w:r w:rsidRPr="00EF239E">
        <w:t>da bodo storitve, ki so predmet pogodbe, dosledno izvedene v skladu z vsemi veljavnimi predpisi v Republiki Sloveniji oziroma v Evropski uniji</w:t>
      </w:r>
      <w:r w:rsidR="00762960" w:rsidRPr="00EF239E">
        <w:t>.</w:t>
      </w:r>
    </w:p>
    <w:p w14:paraId="1F2EA3A9" w14:textId="77777777" w:rsidR="00F2393C" w:rsidRPr="00EF239E" w:rsidRDefault="00F2393C" w:rsidP="00F2393C">
      <w:pPr>
        <w:jc w:val="both"/>
      </w:pPr>
    </w:p>
    <w:p w14:paraId="27A01A1A" w14:textId="77777777" w:rsidR="00F2393C" w:rsidRPr="00EF239E" w:rsidRDefault="00F2393C" w:rsidP="00F2393C">
      <w:pPr>
        <w:jc w:val="both"/>
      </w:pPr>
      <w:r w:rsidRPr="00EF239E">
        <w:t xml:space="preserve">Izvajalec mora najkasneje v roku 14 dni po sklenitvi pogodbe predložiti ustrezno finančno zavarovanje za dobro izvedbo pogodbenih obveznosti v vrednosti 5 % pogodbene vrednosti (z DDV), ki mora veljati še 30 dni po preteku pogodbenega roka. </w:t>
      </w:r>
    </w:p>
    <w:p w14:paraId="4416291E" w14:textId="77777777" w:rsidR="00F2393C" w:rsidRPr="00EF239E" w:rsidRDefault="00F2393C" w:rsidP="00F2393C">
      <w:pPr>
        <w:jc w:val="both"/>
      </w:pPr>
    </w:p>
    <w:p w14:paraId="21343D4A" w14:textId="77777777" w:rsidR="00F2393C" w:rsidRPr="00EF239E" w:rsidRDefault="00F2393C" w:rsidP="00F2393C">
      <w:pPr>
        <w:jc w:val="both"/>
      </w:pPr>
      <w:r w:rsidRPr="00EF239E">
        <w:t xml:space="preserve">Če se med trajanjem pogodbe spremenijo roki za izvedbo posla, bo moral ponudnik temu ustrezno spremeniti tudi bančno garancijo oz. kavcijsko zavarovanje oziroma podaljšati njeno veljavnost. </w:t>
      </w:r>
    </w:p>
    <w:p w14:paraId="5B49571F" w14:textId="77777777" w:rsidR="00F2393C" w:rsidRPr="00EF239E" w:rsidRDefault="00F2393C" w:rsidP="00F2393C">
      <w:pPr>
        <w:jc w:val="both"/>
      </w:pPr>
    </w:p>
    <w:p w14:paraId="468CA868" w14:textId="77777777" w:rsidR="00806BE6" w:rsidRPr="00EF239E" w:rsidRDefault="00806BE6" w:rsidP="00806BE6">
      <w:pPr>
        <w:jc w:val="both"/>
      </w:pPr>
    </w:p>
    <w:p w14:paraId="1D257B85" w14:textId="77777777" w:rsidR="00806BE6" w:rsidRPr="00EF239E" w:rsidRDefault="00806BE6" w:rsidP="00806BE6">
      <w:pPr>
        <w:numPr>
          <w:ilvl w:val="0"/>
          <w:numId w:val="45"/>
        </w:numPr>
        <w:tabs>
          <w:tab w:val="clear" w:pos="720"/>
        </w:tabs>
        <w:ind w:left="180"/>
        <w:jc w:val="center"/>
      </w:pPr>
      <w:r w:rsidRPr="00EF239E">
        <w:t>PODIZVAJALCI</w:t>
      </w:r>
    </w:p>
    <w:p w14:paraId="420059B5" w14:textId="77777777" w:rsidR="00785D99" w:rsidRPr="00EF239E" w:rsidRDefault="00785D99" w:rsidP="00785D99">
      <w:pPr>
        <w:ind w:right="2"/>
        <w:jc w:val="both"/>
        <w:rPr>
          <w:i/>
        </w:rPr>
      </w:pPr>
      <w:r w:rsidRPr="00EF239E">
        <w:rPr>
          <w:i/>
        </w:rPr>
        <w:t xml:space="preserve">(v primeru, da izvajalec nastopa s podizvajalci, se vključita naslednja </w:t>
      </w:r>
      <w:r w:rsidR="000D1BA2" w:rsidRPr="00EF239E">
        <w:rPr>
          <w:i/>
        </w:rPr>
        <w:t>dva</w:t>
      </w:r>
      <w:r w:rsidRPr="00EF239E">
        <w:rPr>
          <w:i/>
        </w:rPr>
        <w:t xml:space="preserve"> člena, sicer se črtata iz pogodbe)</w:t>
      </w:r>
    </w:p>
    <w:p w14:paraId="227E5E08" w14:textId="77777777" w:rsidR="00806BE6" w:rsidRPr="00EF239E" w:rsidRDefault="00806BE6" w:rsidP="00806BE6">
      <w:pPr>
        <w:numPr>
          <w:ilvl w:val="0"/>
          <w:numId w:val="38"/>
        </w:numPr>
        <w:jc w:val="both"/>
      </w:pPr>
      <w:r w:rsidRPr="00EF239E">
        <w:t>člen</w:t>
      </w:r>
    </w:p>
    <w:p w14:paraId="64EA143F" w14:textId="77777777" w:rsidR="00D01974" w:rsidRPr="00EF239E" w:rsidRDefault="00D01974" w:rsidP="00D01974">
      <w:pPr>
        <w:ind w:right="2"/>
        <w:jc w:val="both"/>
      </w:pPr>
    </w:p>
    <w:p w14:paraId="0317AFB3" w14:textId="77777777" w:rsidR="00D01974" w:rsidRPr="00EF239E" w:rsidRDefault="00D01974" w:rsidP="00D01974">
      <w:pPr>
        <w:ind w:right="2"/>
        <w:jc w:val="both"/>
      </w:pPr>
      <w:r w:rsidRPr="00EF239E">
        <w:t>Poleg izvajalca pri izvedbi del sodelujejo tudi naslednji podizvajalci:</w:t>
      </w:r>
    </w:p>
    <w:p w14:paraId="3EBC0E57" w14:textId="77777777" w:rsidR="00D01974" w:rsidRPr="00EF239E" w:rsidRDefault="00D01974" w:rsidP="00D01974">
      <w:r w:rsidRPr="00EF239E">
        <w:t xml:space="preserve">_______________________________ </w:t>
      </w:r>
      <w:r w:rsidRPr="00EF239E">
        <w:rPr>
          <w:i/>
        </w:rPr>
        <w:t>(vnesti naziv in naslov podizvajalca, kontaktne podatke, dela, ki jih bo izvajal podizvajalec, delež podizvajalčevih del v % od celote)</w:t>
      </w:r>
    </w:p>
    <w:p w14:paraId="4F7EEECE" w14:textId="77777777" w:rsidR="00D01974" w:rsidRPr="00EF239E" w:rsidRDefault="00D01974" w:rsidP="00D01974">
      <w:pPr>
        <w:ind w:right="2"/>
        <w:jc w:val="both"/>
      </w:pPr>
    </w:p>
    <w:p w14:paraId="539C4574" w14:textId="77777777" w:rsidR="00D01974" w:rsidRPr="00EF239E" w:rsidRDefault="00D01974" w:rsidP="00D01974">
      <w:pPr>
        <w:ind w:right="2"/>
        <w:jc w:val="both"/>
      </w:pPr>
      <w:r w:rsidRPr="00EF239E">
        <w:t>Za strokovno in kvalitetno opravljeno delo podizvajalcev v razmerju do naročnika v celoti odgovarja izvajalec iz te pogodbe.</w:t>
      </w:r>
    </w:p>
    <w:p w14:paraId="2D214D35" w14:textId="77777777" w:rsidR="00D01974" w:rsidRPr="00EF239E" w:rsidRDefault="00D01974" w:rsidP="00D01974">
      <w:pPr>
        <w:ind w:left="1004"/>
        <w:jc w:val="center"/>
        <w:rPr>
          <w:b/>
        </w:rPr>
      </w:pPr>
    </w:p>
    <w:p w14:paraId="719BAA77" w14:textId="77777777" w:rsidR="00D01974" w:rsidRPr="00EF239E" w:rsidRDefault="00D01974" w:rsidP="00D01974">
      <w:pPr>
        <w:jc w:val="both"/>
        <w:rPr>
          <w:i/>
        </w:rPr>
      </w:pPr>
      <w:r w:rsidRPr="00EF239E">
        <w:rPr>
          <w:i/>
        </w:rPr>
        <w:t>(ta odstavek se vključi v pogodbo le, če izvajalec nastopa s podizvajalci, ki so zahtevali neposredno plačilo)</w:t>
      </w:r>
    </w:p>
    <w:p w14:paraId="7BE78A9E" w14:textId="77777777" w:rsidR="00D01974" w:rsidRPr="00EF239E" w:rsidRDefault="00D01974" w:rsidP="00D01974">
      <w:pPr>
        <w:jc w:val="both"/>
      </w:pPr>
      <w:r w:rsidRPr="00EF239E">
        <w:t>Izvajalec pooblašča naročnika, da izvedbo del, pri katerih so vključeni podizvajalci, naročnik na podlagi potrjenega računa s strani izvajalca plačuje neposredno podizvajalcem, v kolikor so podizvajalci neposredno plačilo izrecno in pravočasno zahtevali.</w:t>
      </w:r>
    </w:p>
    <w:p w14:paraId="7CBDC51B" w14:textId="77777777" w:rsidR="00762960" w:rsidRPr="00EF239E" w:rsidRDefault="00762960" w:rsidP="00D01974">
      <w:pPr>
        <w:jc w:val="both"/>
      </w:pPr>
    </w:p>
    <w:p w14:paraId="173FAACD" w14:textId="77777777" w:rsidR="00785D99" w:rsidRPr="00EF239E" w:rsidRDefault="00785D99" w:rsidP="00785D99">
      <w:pPr>
        <w:numPr>
          <w:ilvl w:val="0"/>
          <w:numId w:val="38"/>
        </w:numPr>
        <w:jc w:val="both"/>
      </w:pPr>
      <w:r w:rsidRPr="00EF239E">
        <w:t>člen</w:t>
      </w:r>
    </w:p>
    <w:p w14:paraId="0088360B" w14:textId="77777777" w:rsidR="00785D99" w:rsidRPr="00EF239E" w:rsidRDefault="00785D99" w:rsidP="00D01974">
      <w:pPr>
        <w:jc w:val="both"/>
      </w:pPr>
    </w:p>
    <w:p w14:paraId="048E06FC" w14:textId="77777777" w:rsidR="00785D99" w:rsidRPr="00EF239E" w:rsidRDefault="00785D99" w:rsidP="00785D99">
      <w:pPr>
        <w:widowControl w:val="0"/>
        <w:jc w:val="both"/>
        <w:rPr>
          <w:lang w:eastAsia="sl-SI"/>
        </w:rPr>
      </w:pPr>
      <w:r w:rsidRPr="00EF239E">
        <w:rPr>
          <w:lang w:eastAsia="sl-SI"/>
        </w:rPr>
        <w:t xml:space="preserve">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 </w:t>
      </w:r>
    </w:p>
    <w:p w14:paraId="57AEB3DC" w14:textId="77777777" w:rsidR="00806BE6" w:rsidRPr="00EF239E" w:rsidRDefault="00806BE6" w:rsidP="00806BE6">
      <w:pPr>
        <w:jc w:val="both"/>
      </w:pPr>
    </w:p>
    <w:p w14:paraId="6436DABD" w14:textId="77777777" w:rsidR="00806BE6" w:rsidRPr="00EF239E" w:rsidRDefault="00806BE6" w:rsidP="00806BE6">
      <w:pPr>
        <w:numPr>
          <w:ilvl w:val="0"/>
          <w:numId w:val="45"/>
        </w:numPr>
        <w:tabs>
          <w:tab w:val="clear" w:pos="720"/>
        </w:tabs>
        <w:ind w:left="180"/>
        <w:jc w:val="center"/>
      </w:pPr>
      <w:r w:rsidRPr="00EF239E">
        <w:t>POGODBENI ROKI</w:t>
      </w:r>
    </w:p>
    <w:p w14:paraId="2772811E" w14:textId="77777777" w:rsidR="00806BE6" w:rsidRPr="00EF239E" w:rsidRDefault="00806BE6" w:rsidP="00785D99">
      <w:pPr>
        <w:numPr>
          <w:ilvl w:val="0"/>
          <w:numId w:val="38"/>
        </w:numPr>
        <w:jc w:val="both"/>
      </w:pPr>
      <w:r w:rsidRPr="00EF239E">
        <w:t>člen</w:t>
      </w:r>
    </w:p>
    <w:p w14:paraId="6ED02A6C" w14:textId="77777777" w:rsidR="00806BE6" w:rsidRPr="00EF239E" w:rsidRDefault="00806BE6" w:rsidP="00806BE6">
      <w:pPr>
        <w:jc w:val="both"/>
      </w:pPr>
    </w:p>
    <w:p w14:paraId="42F858DC" w14:textId="0292835D" w:rsidR="00806BE6" w:rsidRPr="00EF239E" w:rsidRDefault="00806BE6" w:rsidP="00D01974">
      <w:pPr>
        <w:jc w:val="both"/>
        <w:rPr>
          <w:bCs/>
          <w:caps/>
          <w:kern w:val="32"/>
        </w:rPr>
      </w:pPr>
      <w:r w:rsidRPr="00EF239E">
        <w:t xml:space="preserve">Izvajalec se obvezuje vsa pogodbena dela </w:t>
      </w:r>
      <w:r w:rsidR="008718BE" w:rsidRPr="00EF239E">
        <w:t>v petih mesecih po obojestranskem podpisu pogodbe</w:t>
      </w:r>
      <w:r w:rsidR="001C28DB" w:rsidRPr="00EF239E">
        <w:t>.</w:t>
      </w:r>
    </w:p>
    <w:p w14:paraId="4C75D1DA" w14:textId="77777777" w:rsidR="00806BE6" w:rsidRPr="00EF239E" w:rsidRDefault="00806BE6" w:rsidP="00806BE6">
      <w:pPr>
        <w:ind w:left="1080"/>
        <w:jc w:val="both"/>
        <w:rPr>
          <w:bCs/>
          <w:caps/>
          <w:kern w:val="32"/>
        </w:rPr>
      </w:pPr>
    </w:p>
    <w:p w14:paraId="5F00818B" w14:textId="77777777" w:rsidR="00806BE6" w:rsidRPr="00EF239E" w:rsidRDefault="00806BE6" w:rsidP="00806BE6">
      <w:pPr>
        <w:jc w:val="both"/>
      </w:pPr>
      <w:r w:rsidRPr="00EF239E">
        <w:t xml:space="preserve">Če izvajalec iz objektivnih razlogov ne more pravočasno izvesti naročila </w:t>
      </w:r>
      <w:r w:rsidR="00D01974" w:rsidRPr="00EF239E">
        <w:t>do roka</w:t>
      </w:r>
      <w:r w:rsidRPr="00EF239E">
        <w:t xml:space="preserve"> iz prejšnjega odstavka tega člena, je o tem dolžan obvestiti naročnika takoj po nastanku teh razlogov oz. najkasneje v roku petih dni od nastanka teh razlogov in prositi za primerno podaljšanje izvedbe </w:t>
      </w:r>
      <w:r w:rsidRPr="00EF239E">
        <w:lastRenderedPageBreak/>
        <w:t>naročila. Podaljšanje pogodbenega roka je mogoče le pred njegovim potekom. Naročnik odloči o podaljšanju pogodbenega roka glede na njegovo smiselnost. Če podaljšanje roka za naročnika nima več smisla, glede na predmet pogodbe, lahko naročnik odstopi od pogodbe.</w:t>
      </w:r>
    </w:p>
    <w:p w14:paraId="31769A2C" w14:textId="77777777" w:rsidR="00806BE6" w:rsidRPr="00EF239E" w:rsidRDefault="00806BE6" w:rsidP="00806BE6">
      <w:pPr>
        <w:jc w:val="both"/>
      </w:pPr>
    </w:p>
    <w:p w14:paraId="2E055A4F" w14:textId="77777777" w:rsidR="00806BE6" w:rsidRPr="00EF239E" w:rsidRDefault="00806BE6" w:rsidP="00806BE6">
      <w:pPr>
        <w:numPr>
          <w:ilvl w:val="0"/>
          <w:numId w:val="45"/>
        </w:numPr>
        <w:tabs>
          <w:tab w:val="clear" w:pos="720"/>
        </w:tabs>
        <w:ind w:left="180"/>
        <w:jc w:val="center"/>
      </w:pPr>
      <w:r w:rsidRPr="00EF239E">
        <w:t>NAČIN PLAČILA</w:t>
      </w:r>
    </w:p>
    <w:p w14:paraId="1E6657C0" w14:textId="77777777" w:rsidR="00806BE6" w:rsidRPr="00EF239E" w:rsidRDefault="00806BE6" w:rsidP="00785D99">
      <w:pPr>
        <w:numPr>
          <w:ilvl w:val="0"/>
          <w:numId w:val="38"/>
        </w:numPr>
        <w:jc w:val="both"/>
      </w:pPr>
      <w:r w:rsidRPr="00EF239E">
        <w:t>člen</w:t>
      </w:r>
    </w:p>
    <w:p w14:paraId="453B71E3" w14:textId="77777777" w:rsidR="00F2393C" w:rsidRPr="00EF239E" w:rsidRDefault="00F2393C" w:rsidP="00F2393C">
      <w:pPr>
        <w:jc w:val="both"/>
      </w:pPr>
      <w:r w:rsidRPr="00EF239E">
        <w:t>Opravljene storitve po tej pogodbi bo izvajalec obračunal mesečno glede na opravljene storitve. Izvajalec izstavlja račune za izvršene storitve mesečno za pretekli mesec.</w:t>
      </w:r>
    </w:p>
    <w:p w14:paraId="148CDCEC" w14:textId="77777777" w:rsidR="00F2393C" w:rsidRPr="00EF239E" w:rsidRDefault="00F2393C" w:rsidP="00F2393C">
      <w:pPr>
        <w:jc w:val="both"/>
      </w:pPr>
    </w:p>
    <w:p w14:paraId="7B03F9D6" w14:textId="33E8EECA" w:rsidR="00F2393C" w:rsidRPr="00EF239E" w:rsidRDefault="00F2393C" w:rsidP="00F2393C">
      <w:pPr>
        <w:jc w:val="both"/>
      </w:pPr>
      <w:r w:rsidRPr="00EF239E">
        <w:t>Računu morajo biti priloženi potrjeni listi iz delovnega dnevnika za opravljene storitve, iz katerih so razvidni podatki o odvozu gum in oddaji v predelavo, kot je navedeno v tehničnih specifikacijah, ki jih za vsak mesec podpiše predstavnik naročnika, sicer bo naročnik račun zavrnil.</w:t>
      </w:r>
    </w:p>
    <w:p w14:paraId="6294781B" w14:textId="77777777" w:rsidR="00F2393C" w:rsidRPr="00EF239E" w:rsidRDefault="00F2393C" w:rsidP="00F2393C">
      <w:pPr>
        <w:jc w:val="both"/>
      </w:pPr>
    </w:p>
    <w:p w14:paraId="41E8B1A1" w14:textId="5F2BF1D2" w:rsidR="00D01974" w:rsidRPr="00EF239E" w:rsidRDefault="00F2393C" w:rsidP="00F2393C">
      <w:pPr>
        <w:jc w:val="both"/>
      </w:pPr>
      <w:r w:rsidRPr="00EF239E">
        <w:t>Pri izstavitvi posameznega računa se mora izvajalec sklicevati na številko te pogodbe, sicer bo naročnik račun zavrnil.</w:t>
      </w:r>
    </w:p>
    <w:p w14:paraId="022E2468" w14:textId="77777777" w:rsidR="00F2393C" w:rsidRPr="00EF239E" w:rsidRDefault="00F2393C" w:rsidP="00F2393C">
      <w:pPr>
        <w:jc w:val="both"/>
      </w:pPr>
    </w:p>
    <w:p w14:paraId="16F3539E" w14:textId="77777777" w:rsidR="00D01974" w:rsidRPr="00EF239E" w:rsidRDefault="00D01974" w:rsidP="00D01974">
      <w:pPr>
        <w:jc w:val="both"/>
      </w:pPr>
      <w:r w:rsidRPr="00EF239E">
        <w:t>Izvajalec lahko pri zakasnitvi plačila naročniku zaračuna zakonske zamudne obresti.</w:t>
      </w:r>
    </w:p>
    <w:p w14:paraId="0FDB9DFB" w14:textId="77777777" w:rsidR="00D01974" w:rsidRPr="00EF239E" w:rsidRDefault="00D01974" w:rsidP="00D01974"/>
    <w:p w14:paraId="774867E5" w14:textId="77777777" w:rsidR="00D01974" w:rsidRPr="00EF239E" w:rsidRDefault="00D01974" w:rsidP="00D01974">
      <w:pPr>
        <w:ind w:right="2"/>
        <w:jc w:val="both"/>
        <w:rPr>
          <w:i/>
        </w:rPr>
      </w:pPr>
      <w:r w:rsidRPr="00EF239E">
        <w:rPr>
          <w:i/>
        </w:rPr>
        <w:t>(v primeru, da izvajalec nastopa s podizvajalci, ki zahtevajo neposredno plačilo, se vključi ta odstavek, sicer se črta iz pogodbe)</w:t>
      </w:r>
    </w:p>
    <w:p w14:paraId="2FC6A17F" w14:textId="77777777" w:rsidR="00D01974" w:rsidRPr="00EF239E" w:rsidRDefault="00D01974" w:rsidP="00D01974">
      <w:pPr>
        <w:ind w:right="2"/>
        <w:jc w:val="both"/>
      </w:pPr>
      <w:proofErr w:type="spellStart"/>
      <w:r w:rsidRPr="00EF239E">
        <w:t>lzvajalec</w:t>
      </w:r>
      <w:proofErr w:type="spellEnd"/>
      <w:r w:rsidRPr="00EF239E">
        <w:t xml:space="preserve"> mora svojemu računu obvezno priložiti račune svojih podizvajalcev, ki jih je predhodno potrdil.</w:t>
      </w:r>
    </w:p>
    <w:p w14:paraId="722E4ECA" w14:textId="77777777" w:rsidR="00D01974" w:rsidRPr="00EF239E" w:rsidRDefault="00D01974" w:rsidP="00D01974">
      <w:pPr>
        <w:ind w:right="2"/>
        <w:jc w:val="both"/>
      </w:pPr>
    </w:p>
    <w:p w14:paraId="75918A6C" w14:textId="77777777" w:rsidR="00D01974" w:rsidRPr="00EF239E" w:rsidRDefault="00D01974" w:rsidP="00D01974">
      <w:pPr>
        <w:jc w:val="both"/>
        <w:rPr>
          <w:i/>
        </w:rPr>
      </w:pPr>
      <w:r w:rsidRPr="00EF239E">
        <w:rPr>
          <w:i/>
        </w:rPr>
        <w:t>(ta odstavek se vključi v pogodbo le, če izvajalec nastopa s podizvajalci, ki niso zahtevali neposrednega plačila)</w:t>
      </w:r>
    </w:p>
    <w:p w14:paraId="6B7858ED" w14:textId="77777777" w:rsidR="00D01974" w:rsidRPr="00EF239E" w:rsidRDefault="00D01974" w:rsidP="00D01974">
      <w:pPr>
        <w:jc w:val="both"/>
      </w:pPr>
      <w:r w:rsidRPr="00EF239E">
        <w:t xml:space="preserve">Izvajalec mora naročniku najpozneje v 60 dneh od plačila računa za izvedene storitve, pri katerih je sodeloval podizvajalec, poslati svojo pisno izjavo in pisno izjavo podizvajalca, da je podizvajalec prejel plačilo za izvedene storitve. </w:t>
      </w:r>
    </w:p>
    <w:p w14:paraId="02F87A81" w14:textId="77777777" w:rsidR="00D01974" w:rsidRPr="00EF239E" w:rsidRDefault="00D01974" w:rsidP="00D01974">
      <w:pPr>
        <w:ind w:right="2"/>
        <w:jc w:val="both"/>
      </w:pPr>
    </w:p>
    <w:p w14:paraId="11806AD4" w14:textId="77777777" w:rsidR="00D01974" w:rsidRPr="00EF239E" w:rsidRDefault="00D01974" w:rsidP="00D01974">
      <w:pPr>
        <w:ind w:right="2"/>
        <w:jc w:val="both"/>
      </w:pPr>
      <w:r w:rsidRPr="00EF239E">
        <w:t>Naročnik bo nesporni znesek po pogodbi opravljenega dela plačal 30. dan po prejemu pravilno izstavljenega računa.</w:t>
      </w:r>
    </w:p>
    <w:p w14:paraId="068EF0D5" w14:textId="77777777" w:rsidR="00806BE6" w:rsidRPr="00EF239E" w:rsidRDefault="00806BE6" w:rsidP="00806BE6">
      <w:pPr>
        <w:jc w:val="both"/>
      </w:pPr>
    </w:p>
    <w:p w14:paraId="34B9CD22" w14:textId="77777777" w:rsidR="00806BE6" w:rsidRPr="00EF239E" w:rsidRDefault="00806BE6" w:rsidP="00785D99">
      <w:pPr>
        <w:numPr>
          <w:ilvl w:val="0"/>
          <w:numId w:val="38"/>
        </w:numPr>
        <w:jc w:val="both"/>
      </w:pPr>
      <w:r w:rsidRPr="00EF239E">
        <w:t>člen</w:t>
      </w:r>
    </w:p>
    <w:p w14:paraId="56FF5C34" w14:textId="77777777" w:rsidR="00806BE6" w:rsidRPr="00EF239E" w:rsidRDefault="00806BE6" w:rsidP="00806BE6">
      <w:pPr>
        <w:jc w:val="both"/>
      </w:pPr>
    </w:p>
    <w:p w14:paraId="1D812257" w14:textId="77777777" w:rsidR="00182AC1" w:rsidRPr="00EF239E" w:rsidRDefault="00182AC1" w:rsidP="00182AC1">
      <w:pPr>
        <w:jc w:val="both"/>
      </w:pPr>
      <w:r w:rsidRPr="00EF239E">
        <w:t xml:space="preserve">V skladu z zakonodajo o opravljanju plačilnih storitev za proračunske uporabnike je izvajalec dolžan naročniku izdajati račune izključno v elektronski obliki (e - račun), naročnik pa prejemati e - račun preko aplikacije </w:t>
      </w:r>
      <w:proofErr w:type="spellStart"/>
      <w:r w:rsidRPr="00EF239E">
        <w:t>UJPnet</w:t>
      </w:r>
      <w:proofErr w:type="spellEnd"/>
      <w:r w:rsidRPr="00EF239E">
        <w:t>.</w:t>
      </w:r>
    </w:p>
    <w:p w14:paraId="7E0F2936" w14:textId="77777777" w:rsidR="00182AC1" w:rsidRPr="00EF239E" w:rsidRDefault="00182AC1" w:rsidP="00182AC1">
      <w:pPr>
        <w:jc w:val="both"/>
      </w:pPr>
    </w:p>
    <w:p w14:paraId="26ACF301" w14:textId="77777777" w:rsidR="00182AC1" w:rsidRPr="00EF239E" w:rsidRDefault="00182AC1" w:rsidP="00182AC1">
      <w:pPr>
        <w:jc w:val="both"/>
      </w:pPr>
      <w:r w:rsidRPr="00EF239E">
        <w:t xml:space="preserve">Skrbnik pogodbe pri naročniku je dolžan na podlagi pregleda opravljenih storitev iz te pogodbe račun pregledati v roku 15 dni po prejemu in ga v tem roku potrditi ali zavrniti. Če skrbnik pogodbe pri naročniku v 15 dneh od prejema računa ne potrdi niti ne zavrne, se šteje, da je račun potrjen. </w:t>
      </w:r>
    </w:p>
    <w:p w14:paraId="53F346E7" w14:textId="77777777" w:rsidR="00182AC1" w:rsidRPr="00EF239E" w:rsidRDefault="00182AC1" w:rsidP="00182AC1">
      <w:pPr>
        <w:jc w:val="both"/>
      </w:pPr>
    </w:p>
    <w:p w14:paraId="36F3E815" w14:textId="77777777" w:rsidR="00182AC1" w:rsidRPr="00EF239E" w:rsidRDefault="00182AC1" w:rsidP="00182AC1">
      <w:pPr>
        <w:jc w:val="both"/>
      </w:pPr>
      <w:r w:rsidRPr="00EF239E">
        <w:t>Sporni račun oziroma njegov del bo naročnik s protestom vrnil izvajalcu. Dan, ko naročnik prejme popravljen račun v skladu s protestom, šteje za dan prejema računa.</w:t>
      </w:r>
    </w:p>
    <w:p w14:paraId="461B3124" w14:textId="77777777" w:rsidR="00806BE6" w:rsidRPr="00EF239E" w:rsidRDefault="00806BE6" w:rsidP="00806BE6">
      <w:pPr>
        <w:jc w:val="both"/>
      </w:pPr>
    </w:p>
    <w:p w14:paraId="1C38FECF" w14:textId="77777777" w:rsidR="00182AC1" w:rsidRPr="00EF239E" w:rsidRDefault="00182AC1" w:rsidP="00182AC1">
      <w:pPr>
        <w:jc w:val="both"/>
      </w:pPr>
      <w:r w:rsidRPr="00EF239E">
        <w:t>Naročnik bo račune izvajalca po tem, ko jih bo predhodno potrdil naročnikov skrbnik pogodbe, plačeval na račun izvajalca 30.</w:t>
      </w:r>
      <w:r w:rsidRPr="00EF239E">
        <w:rPr>
          <w:i/>
        </w:rPr>
        <w:t xml:space="preserve"> </w:t>
      </w:r>
      <w:r w:rsidRPr="00EF239E">
        <w:t>dan od dneva uradnega prejema pravilno izstavljenega računa, ki je podlaga za izplačilo, na transakcijski račun izvajalca številka ________________________, odprt pri _________________.</w:t>
      </w:r>
    </w:p>
    <w:p w14:paraId="5193FEAD" w14:textId="77777777" w:rsidR="00182AC1" w:rsidRPr="00EF239E" w:rsidRDefault="00182AC1" w:rsidP="00182AC1"/>
    <w:p w14:paraId="359E0485" w14:textId="77777777" w:rsidR="00182AC1" w:rsidRPr="00EF239E" w:rsidRDefault="00182AC1" w:rsidP="00182AC1">
      <w:pPr>
        <w:ind w:right="2"/>
        <w:jc w:val="both"/>
        <w:rPr>
          <w:i/>
        </w:rPr>
      </w:pPr>
      <w:r w:rsidRPr="00EF239E">
        <w:rPr>
          <w:i/>
        </w:rPr>
        <w:t>(v primeru, da izvajalec nastopa s podizvajalci, ki zahtevajo neposredno plačilo, se vključi ta odstavek, sicer se črta iz pogodbe)</w:t>
      </w:r>
    </w:p>
    <w:p w14:paraId="0A203BB6" w14:textId="77777777" w:rsidR="00182AC1" w:rsidRPr="00EF239E" w:rsidRDefault="00182AC1" w:rsidP="00182AC1">
      <w:pPr>
        <w:jc w:val="both"/>
        <w:rPr>
          <w:i/>
        </w:rPr>
      </w:pPr>
      <w:r w:rsidRPr="00EF239E">
        <w:t xml:space="preserve">Naročnik je dolžan pravilno izstavljeni račun podizvajalca </w:t>
      </w:r>
      <w:r w:rsidRPr="00EF239E">
        <w:rPr>
          <w:u w:val="single"/>
        </w:rPr>
        <w:tab/>
      </w:r>
      <w:r w:rsidRPr="00EF239E">
        <w:rPr>
          <w:u w:val="single"/>
        </w:rPr>
        <w:tab/>
      </w:r>
      <w:r w:rsidRPr="00EF239E">
        <w:rPr>
          <w:u w:val="single"/>
        </w:rPr>
        <w:tab/>
      </w:r>
      <w:r w:rsidRPr="00EF239E">
        <w:rPr>
          <w:u w:val="single"/>
        </w:rPr>
        <w:tab/>
      </w:r>
      <w:r w:rsidRPr="00EF239E">
        <w:rPr>
          <w:u w:val="single"/>
        </w:rPr>
        <w:tab/>
      </w:r>
      <w:r w:rsidRPr="00EF239E">
        <w:t xml:space="preserve"> (navesti ime podizvajalca), predhodno potrjenega s strani izvajalca, plačati 30. dan po njegovem uradnem prejemu</w:t>
      </w:r>
      <w:r w:rsidRPr="00EF239E">
        <w:rPr>
          <w:i/>
        </w:rPr>
        <w:t>.</w:t>
      </w:r>
    </w:p>
    <w:p w14:paraId="694E677D" w14:textId="77777777" w:rsidR="00277661" w:rsidRPr="00EF239E" w:rsidRDefault="00277661" w:rsidP="00182AC1">
      <w:pPr>
        <w:jc w:val="both"/>
        <w:rPr>
          <w:i/>
        </w:rPr>
      </w:pPr>
    </w:p>
    <w:p w14:paraId="119F5CFB" w14:textId="77777777" w:rsidR="00806BE6" w:rsidRPr="00EF239E" w:rsidRDefault="00806BE6" w:rsidP="00806BE6">
      <w:pPr>
        <w:numPr>
          <w:ilvl w:val="0"/>
          <w:numId w:val="45"/>
        </w:numPr>
        <w:tabs>
          <w:tab w:val="clear" w:pos="720"/>
        </w:tabs>
        <w:ind w:left="180"/>
        <w:jc w:val="center"/>
      </w:pPr>
      <w:r w:rsidRPr="00EF239E">
        <w:t>SKRBNIKI POGODBE</w:t>
      </w:r>
    </w:p>
    <w:p w14:paraId="29BED4F0" w14:textId="77777777" w:rsidR="00806BE6" w:rsidRPr="00EF239E" w:rsidRDefault="00806BE6" w:rsidP="00785D99">
      <w:pPr>
        <w:numPr>
          <w:ilvl w:val="0"/>
          <w:numId w:val="38"/>
        </w:numPr>
        <w:jc w:val="both"/>
      </w:pPr>
      <w:r w:rsidRPr="00EF239E">
        <w:t>člen</w:t>
      </w:r>
    </w:p>
    <w:p w14:paraId="18FBC72B" w14:textId="77777777" w:rsidR="00806BE6" w:rsidRPr="00EF239E" w:rsidRDefault="00806BE6" w:rsidP="00806BE6">
      <w:pPr>
        <w:jc w:val="both"/>
      </w:pPr>
    </w:p>
    <w:p w14:paraId="0E147725" w14:textId="292893C3" w:rsidR="00806BE6" w:rsidRPr="00EF239E" w:rsidRDefault="00806BE6" w:rsidP="00806BE6">
      <w:pPr>
        <w:jc w:val="both"/>
      </w:pPr>
      <w:r w:rsidRPr="00EF239E">
        <w:t xml:space="preserve">Skrbnik pogodbe pri naročniku </w:t>
      </w:r>
      <w:r w:rsidR="00F2393C" w:rsidRPr="00EF239E">
        <w:t xml:space="preserve">je _____________. </w:t>
      </w:r>
    </w:p>
    <w:p w14:paraId="422B7499" w14:textId="77777777" w:rsidR="00806BE6" w:rsidRPr="00EF239E" w:rsidRDefault="00806BE6" w:rsidP="00806BE6">
      <w:pPr>
        <w:jc w:val="both"/>
        <w:rPr>
          <w:b/>
          <w:i/>
        </w:rPr>
      </w:pPr>
    </w:p>
    <w:p w14:paraId="1824E73A" w14:textId="77777777" w:rsidR="00806BE6" w:rsidRPr="00EF239E" w:rsidRDefault="00806BE6" w:rsidP="00806BE6">
      <w:pPr>
        <w:jc w:val="both"/>
      </w:pPr>
      <w:r w:rsidRPr="00EF239E">
        <w:lastRenderedPageBreak/>
        <w:t>Skrbnik pogodbe pri naročniku je pooblaščen, da zastopa naročnika v vseh vprašanjih, ki se nanašajo na izvajanje te pogodbe.</w:t>
      </w:r>
    </w:p>
    <w:p w14:paraId="5AC76726" w14:textId="77777777" w:rsidR="00806BE6" w:rsidRPr="00EF239E" w:rsidRDefault="00806BE6" w:rsidP="00806BE6">
      <w:pPr>
        <w:jc w:val="both"/>
        <w:rPr>
          <w:b/>
        </w:rPr>
      </w:pPr>
    </w:p>
    <w:p w14:paraId="2ECCF6CC" w14:textId="77777777" w:rsidR="00806BE6" w:rsidRPr="00EF239E" w:rsidRDefault="00806BE6" w:rsidP="00806BE6">
      <w:pPr>
        <w:jc w:val="both"/>
        <w:rPr>
          <w:i/>
        </w:rPr>
      </w:pPr>
      <w:r w:rsidRPr="00EF239E">
        <w:t xml:space="preserve">Predstavnik izvajalca je </w:t>
      </w:r>
      <w:r w:rsidRPr="00EF239E">
        <w:rPr>
          <w:u w:val="single"/>
        </w:rPr>
        <w:tab/>
      </w:r>
      <w:r w:rsidRPr="00EF239E">
        <w:rPr>
          <w:u w:val="single"/>
        </w:rPr>
        <w:tab/>
      </w:r>
      <w:r w:rsidRPr="00EF239E">
        <w:rPr>
          <w:u w:val="single"/>
        </w:rPr>
        <w:tab/>
      </w:r>
      <w:r w:rsidRPr="00EF239E">
        <w:rPr>
          <w:u w:val="single"/>
        </w:rPr>
        <w:tab/>
      </w:r>
      <w:r w:rsidRPr="00EF239E">
        <w:rPr>
          <w:u w:val="single"/>
        </w:rPr>
        <w:tab/>
      </w:r>
      <w:r w:rsidRPr="00EF239E">
        <w:rPr>
          <w:u w:val="single"/>
        </w:rPr>
        <w:tab/>
        <w:t xml:space="preserve"> .</w:t>
      </w:r>
    </w:p>
    <w:p w14:paraId="0824A95C" w14:textId="77777777" w:rsidR="00182AC1" w:rsidRPr="00EF239E" w:rsidRDefault="00182AC1" w:rsidP="00806BE6"/>
    <w:p w14:paraId="0181D936" w14:textId="77777777" w:rsidR="00806BE6" w:rsidRPr="00EF239E" w:rsidRDefault="00806BE6" w:rsidP="00806BE6">
      <w:pPr>
        <w:numPr>
          <w:ilvl w:val="0"/>
          <w:numId w:val="45"/>
        </w:numPr>
        <w:tabs>
          <w:tab w:val="clear" w:pos="720"/>
        </w:tabs>
        <w:ind w:left="180"/>
        <w:jc w:val="center"/>
      </w:pPr>
      <w:r w:rsidRPr="00EF239E">
        <w:t>ODSTOP OD POGODBE</w:t>
      </w:r>
    </w:p>
    <w:p w14:paraId="6D76953A" w14:textId="77777777" w:rsidR="00806BE6" w:rsidRPr="00EF239E" w:rsidRDefault="00806BE6" w:rsidP="00785D99">
      <w:pPr>
        <w:numPr>
          <w:ilvl w:val="0"/>
          <w:numId w:val="38"/>
        </w:numPr>
        <w:jc w:val="both"/>
      </w:pPr>
      <w:r w:rsidRPr="00EF239E">
        <w:t>člen</w:t>
      </w:r>
    </w:p>
    <w:p w14:paraId="7947BD24" w14:textId="77777777" w:rsidR="00806BE6" w:rsidRPr="00EF239E" w:rsidRDefault="00806BE6" w:rsidP="00806BE6">
      <w:pPr>
        <w:jc w:val="both"/>
      </w:pPr>
    </w:p>
    <w:p w14:paraId="5030092F" w14:textId="77777777" w:rsidR="00806BE6" w:rsidRPr="00EF239E" w:rsidRDefault="00806BE6" w:rsidP="00806BE6">
      <w:pPr>
        <w:jc w:val="both"/>
      </w:pPr>
      <w:r w:rsidRPr="00EF239E">
        <w:t>Naročnik lahko odstopi od pogodbe, v kolikor pri izvajalcu nastopi katera izmed spodaj navedenih okoliščin:</w:t>
      </w:r>
    </w:p>
    <w:p w14:paraId="5DDD3AB2" w14:textId="77777777" w:rsidR="00806BE6" w:rsidRPr="00EF239E" w:rsidRDefault="00806BE6" w:rsidP="003124A4">
      <w:pPr>
        <w:numPr>
          <w:ilvl w:val="1"/>
          <w:numId w:val="39"/>
        </w:numPr>
        <w:tabs>
          <w:tab w:val="clear" w:pos="1440"/>
          <w:tab w:val="num" w:pos="284"/>
        </w:tabs>
        <w:ind w:left="426"/>
        <w:jc w:val="both"/>
      </w:pPr>
      <w:r w:rsidRPr="00EF239E">
        <w:t>prenehanje veljavnosti dokumentov, ki so pogoj za izvedbo naročila</w:t>
      </w:r>
      <w:r w:rsidR="00494743" w:rsidRPr="00EF239E">
        <w:t>,</w:t>
      </w:r>
    </w:p>
    <w:p w14:paraId="0B21AAB7" w14:textId="77777777" w:rsidR="00806BE6" w:rsidRPr="00EF239E" w:rsidRDefault="00806BE6" w:rsidP="003124A4">
      <w:pPr>
        <w:numPr>
          <w:ilvl w:val="1"/>
          <w:numId w:val="39"/>
        </w:numPr>
        <w:tabs>
          <w:tab w:val="clear" w:pos="1440"/>
          <w:tab w:val="num" w:pos="284"/>
        </w:tabs>
        <w:ind w:left="426"/>
        <w:jc w:val="both"/>
      </w:pPr>
      <w:r w:rsidRPr="00EF239E">
        <w:t>neizpolnjevanje ali nepravilno izpolnjevanje obveznosti iz te pogodbe</w:t>
      </w:r>
      <w:r w:rsidR="00494743" w:rsidRPr="00EF239E">
        <w:t>,</w:t>
      </w:r>
    </w:p>
    <w:p w14:paraId="259EDF1C" w14:textId="77777777" w:rsidR="00806BE6" w:rsidRPr="00EF239E" w:rsidRDefault="00806BE6" w:rsidP="003124A4">
      <w:pPr>
        <w:numPr>
          <w:ilvl w:val="1"/>
          <w:numId w:val="39"/>
        </w:numPr>
        <w:tabs>
          <w:tab w:val="clear" w:pos="1440"/>
          <w:tab w:val="num" w:pos="284"/>
        </w:tabs>
        <w:ind w:left="426"/>
        <w:jc w:val="both"/>
      </w:pPr>
      <w:r w:rsidRPr="00EF239E">
        <w:t>neupoštevanje reklamacij</w:t>
      </w:r>
      <w:r w:rsidR="00494743" w:rsidRPr="00EF239E">
        <w:t>,</w:t>
      </w:r>
    </w:p>
    <w:p w14:paraId="5AE20A97" w14:textId="77777777" w:rsidR="00806BE6" w:rsidRPr="00EF239E" w:rsidRDefault="00806BE6" w:rsidP="003124A4">
      <w:pPr>
        <w:numPr>
          <w:ilvl w:val="1"/>
          <w:numId w:val="39"/>
        </w:numPr>
        <w:tabs>
          <w:tab w:val="clear" w:pos="1440"/>
        </w:tabs>
        <w:ind w:left="284" w:hanging="284"/>
        <w:jc w:val="both"/>
      </w:pPr>
      <w:r w:rsidRPr="00EF239E">
        <w:t>kršenje določb veljavnih predpisov v Republiki Sloveniji oziroma v Evropski uniji</w:t>
      </w:r>
      <w:r w:rsidR="003124A4" w:rsidRPr="00EF239E">
        <w:t xml:space="preserve"> </w:t>
      </w:r>
      <w:r w:rsidRPr="00EF239E">
        <w:t>pri izvajanju</w:t>
      </w:r>
      <w:r w:rsidR="003124A4" w:rsidRPr="00EF239E">
        <w:t xml:space="preserve"> </w:t>
      </w:r>
      <w:r w:rsidRPr="00EF239E">
        <w:t>pogodbenih storitev</w:t>
      </w:r>
      <w:r w:rsidR="00494743" w:rsidRPr="00EF239E">
        <w:t>,</w:t>
      </w:r>
    </w:p>
    <w:p w14:paraId="2CBD1F65" w14:textId="77777777" w:rsidR="00806BE6" w:rsidRPr="00EF239E" w:rsidRDefault="00806BE6" w:rsidP="003124A4">
      <w:pPr>
        <w:numPr>
          <w:ilvl w:val="1"/>
          <w:numId w:val="39"/>
        </w:numPr>
        <w:tabs>
          <w:tab w:val="clear" w:pos="1440"/>
          <w:tab w:val="num" w:pos="284"/>
        </w:tabs>
        <w:ind w:left="426"/>
        <w:jc w:val="both"/>
      </w:pPr>
      <w:r w:rsidRPr="00EF239E">
        <w:t>drugi utemeljeni in objektivno preverljivi razlogi.</w:t>
      </w:r>
    </w:p>
    <w:p w14:paraId="6E6A25AD" w14:textId="77777777" w:rsidR="00806BE6" w:rsidRPr="00EF239E" w:rsidRDefault="00806BE6" w:rsidP="00806BE6">
      <w:pPr>
        <w:jc w:val="both"/>
      </w:pPr>
    </w:p>
    <w:p w14:paraId="793462B1" w14:textId="77777777" w:rsidR="00806BE6" w:rsidRPr="00EF239E" w:rsidRDefault="00806BE6" w:rsidP="00806BE6">
      <w:pPr>
        <w:jc w:val="both"/>
      </w:pPr>
      <w:r w:rsidRPr="00EF239E">
        <w:t>Če okoliščine iz prejšnjega odstavka povzročijo kakršnekoli stroške ali škodo naročniku, mu jih je izvajalec dolžan v celoti povrniti.</w:t>
      </w:r>
    </w:p>
    <w:p w14:paraId="69BB2273" w14:textId="77777777" w:rsidR="00806BE6" w:rsidRPr="00EF239E" w:rsidRDefault="00806BE6" w:rsidP="00806BE6">
      <w:pPr>
        <w:jc w:val="both"/>
      </w:pPr>
    </w:p>
    <w:p w14:paraId="4B25833F" w14:textId="77777777" w:rsidR="00806BE6" w:rsidRPr="00EF239E" w:rsidRDefault="00806BE6" w:rsidP="00806BE6">
      <w:pPr>
        <w:jc w:val="both"/>
      </w:pPr>
      <w:r w:rsidRPr="00EF239E">
        <w:t xml:space="preserve">Izvajalec lahko odstopi od pogodbe, če naročnik ne izpolni obveznosti iz te pogodbe. </w:t>
      </w:r>
    </w:p>
    <w:p w14:paraId="7928F02F" w14:textId="77777777" w:rsidR="00806BE6" w:rsidRPr="00EF239E" w:rsidRDefault="00806BE6" w:rsidP="00806BE6">
      <w:pPr>
        <w:jc w:val="both"/>
      </w:pPr>
    </w:p>
    <w:p w14:paraId="32933549" w14:textId="77777777" w:rsidR="00806BE6" w:rsidRPr="00EF239E" w:rsidRDefault="00806BE6" w:rsidP="00806BE6">
      <w:pPr>
        <w:jc w:val="both"/>
      </w:pPr>
      <w:r w:rsidRPr="00EF239E">
        <w:t>Odstop od pogodbe mora biti v vsakem primeru pisen. Pogodba šteje za razvezano s potekom enega meseca od dneva, ko je bil odstop od pogodbe vročen drugi stranki, z dopisom in priporočeno poštno pošiljko.</w:t>
      </w:r>
    </w:p>
    <w:p w14:paraId="546FEEE3" w14:textId="77777777" w:rsidR="0019356A" w:rsidRPr="00EF239E" w:rsidRDefault="0019356A" w:rsidP="00806BE6">
      <w:pPr>
        <w:jc w:val="both"/>
      </w:pPr>
    </w:p>
    <w:p w14:paraId="652C4B3C" w14:textId="77777777" w:rsidR="0019356A" w:rsidRPr="00EF239E" w:rsidRDefault="0019356A" w:rsidP="0019356A">
      <w:pPr>
        <w:numPr>
          <w:ilvl w:val="0"/>
          <w:numId w:val="38"/>
        </w:numPr>
        <w:jc w:val="both"/>
      </w:pPr>
      <w:r w:rsidRPr="00EF239E">
        <w:t>člen</w:t>
      </w:r>
    </w:p>
    <w:p w14:paraId="6F4F35A7" w14:textId="77777777" w:rsidR="0019356A" w:rsidRPr="00EF239E" w:rsidRDefault="0019356A" w:rsidP="00806BE6">
      <w:pPr>
        <w:jc w:val="both"/>
      </w:pPr>
    </w:p>
    <w:p w14:paraId="4CCA4758" w14:textId="77777777" w:rsidR="0019356A" w:rsidRPr="00EF239E" w:rsidRDefault="0019356A" w:rsidP="0019356A">
      <w:pPr>
        <w:jc w:val="both"/>
        <w:rPr>
          <w:bCs/>
        </w:rPr>
      </w:pPr>
      <w:r w:rsidRPr="00EF239E">
        <w:rPr>
          <w:bCs/>
        </w:rPr>
        <w:t xml:space="preserve">Pogodba preneha veljati, če se naročnik seznani, da je pristojni državni organ ali sodišče s pravnomočno odločitvijo ugotovilo kršitev delovne, </w:t>
      </w:r>
      <w:proofErr w:type="spellStart"/>
      <w:r w:rsidRPr="00EF239E">
        <w:rPr>
          <w:bCs/>
        </w:rPr>
        <w:t>okoljske</w:t>
      </w:r>
      <w:proofErr w:type="spellEnd"/>
      <w:r w:rsidRPr="00EF239E">
        <w:rPr>
          <w:bCs/>
        </w:rPr>
        <w:t xml:space="preserve"> ali socialne zakonodaje s strani izvajalca pogodbe o izvedbi javnega naročila ali njegovega podizvajalca. </w:t>
      </w:r>
    </w:p>
    <w:p w14:paraId="071FE898" w14:textId="77777777" w:rsidR="00806BE6" w:rsidRPr="00EF239E" w:rsidRDefault="00806BE6" w:rsidP="00806BE6">
      <w:pPr>
        <w:jc w:val="both"/>
      </w:pPr>
    </w:p>
    <w:p w14:paraId="6E2AB8BA" w14:textId="77777777" w:rsidR="00806BE6" w:rsidRPr="00EF239E" w:rsidRDefault="00806BE6" w:rsidP="00806BE6">
      <w:pPr>
        <w:numPr>
          <w:ilvl w:val="0"/>
          <w:numId w:val="45"/>
        </w:numPr>
        <w:tabs>
          <w:tab w:val="clear" w:pos="720"/>
        </w:tabs>
        <w:ind w:left="180"/>
        <w:jc w:val="center"/>
      </w:pPr>
      <w:r w:rsidRPr="00EF239E">
        <w:t>POSLOVNA SKRIVNOST</w:t>
      </w:r>
    </w:p>
    <w:p w14:paraId="77FDA988" w14:textId="77777777" w:rsidR="00806BE6" w:rsidRPr="00EF239E" w:rsidRDefault="00806BE6" w:rsidP="0019356A">
      <w:pPr>
        <w:numPr>
          <w:ilvl w:val="0"/>
          <w:numId w:val="38"/>
        </w:numPr>
        <w:jc w:val="both"/>
      </w:pPr>
      <w:r w:rsidRPr="00EF239E">
        <w:t>člen</w:t>
      </w:r>
    </w:p>
    <w:p w14:paraId="595DD13F" w14:textId="77777777" w:rsidR="00806BE6" w:rsidRPr="00EF239E" w:rsidRDefault="00806BE6" w:rsidP="00806BE6">
      <w:pPr>
        <w:jc w:val="both"/>
      </w:pPr>
    </w:p>
    <w:p w14:paraId="7F314E0D" w14:textId="77777777" w:rsidR="00806BE6" w:rsidRPr="00EF239E" w:rsidRDefault="00806BE6" w:rsidP="00806BE6">
      <w:pPr>
        <w:jc w:val="both"/>
      </w:pPr>
      <w:r w:rsidRPr="00EF239E">
        <w:t xml:space="preserve">Pogodbeni stranki se obvezujeta, da bosta varovali kot poslovno skrivnost vse podatke, ki v skladu z veljavnimi predpisi štejejo za poslovno skrivnost. V primeru kršitve določb o varovanju poslovne skrivnosti sta pogodbeni stranki odškodninsko odgovorni za vso posredno in neposredno škodo. </w:t>
      </w:r>
    </w:p>
    <w:p w14:paraId="218C45B5" w14:textId="77777777" w:rsidR="00806BE6" w:rsidRPr="00EF239E" w:rsidRDefault="00806BE6" w:rsidP="00806BE6">
      <w:pPr>
        <w:jc w:val="both"/>
      </w:pPr>
    </w:p>
    <w:p w14:paraId="1D5AE355" w14:textId="77777777" w:rsidR="00806BE6" w:rsidRPr="00EF239E" w:rsidRDefault="00806BE6" w:rsidP="00806BE6">
      <w:pPr>
        <w:numPr>
          <w:ilvl w:val="0"/>
          <w:numId w:val="45"/>
        </w:numPr>
        <w:tabs>
          <w:tab w:val="clear" w:pos="720"/>
        </w:tabs>
        <w:ind w:left="180"/>
        <w:jc w:val="center"/>
      </w:pPr>
      <w:r w:rsidRPr="00EF239E">
        <w:t>OSEBNI PODATKI</w:t>
      </w:r>
    </w:p>
    <w:p w14:paraId="42CFFEA8" w14:textId="77777777" w:rsidR="00806BE6" w:rsidRPr="00EF239E" w:rsidRDefault="00806BE6" w:rsidP="0019356A">
      <w:pPr>
        <w:numPr>
          <w:ilvl w:val="0"/>
          <w:numId w:val="38"/>
        </w:numPr>
        <w:jc w:val="both"/>
      </w:pPr>
      <w:r w:rsidRPr="00EF239E">
        <w:t>člen</w:t>
      </w:r>
    </w:p>
    <w:p w14:paraId="40695783" w14:textId="77777777" w:rsidR="00806BE6" w:rsidRPr="00EF239E" w:rsidRDefault="00806BE6" w:rsidP="00806BE6">
      <w:pPr>
        <w:jc w:val="both"/>
      </w:pPr>
    </w:p>
    <w:p w14:paraId="244F0652" w14:textId="77777777" w:rsidR="00806BE6" w:rsidRPr="00EF239E" w:rsidRDefault="00806BE6" w:rsidP="00806BE6">
      <w:pPr>
        <w:jc w:val="both"/>
      </w:pPr>
      <w:r w:rsidRPr="00EF239E">
        <w:t>Izvajalec se zavezuje, da bo vse osebne podatke, ki mu bodo posredovani s strani naročnika v zvezi z izvedbo te pogodbe, obravnaval in varoval v skladu z zakonodajo, ki ureja varovanje osebnih podatkov, kot zaupne ter da teh osebnih podatkov ne bo na kakršenkoli način izkoristil oziroma uporabil za namen, ki ni v celoti in izključno povezan s to pogodbo. Prav tako se zavezuje, da teh osebnih podatkov ne bo posredoval oziroma jih ne bo z nepravilno hrambo naredil dostopne drugim nepooblaščenim osebam.</w:t>
      </w:r>
    </w:p>
    <w:p w14:paraId="06B24771" w14:textId="77777777" w:rsidR="00806BE6" w:rsidRPr="00EF239E" w:rsidRDefault="00806BE6" w:rsidP="00806BE6">
      <w:pPr>
        <w:jc w:val="both"/>
      </w:pPr>
    </w:p>
    <w:p w14:paraId="006B70C1" w14:textId="77777777" w:rsidR="00806BE6" w:rsidRPr="00EF239E" w:rsidRDefault="00806BE6" w:rsidP="00806BE6">
      <w:pPr>
        <w:numPr>
          <w:ilvl w:val="0"/>
          <w:numId w:val="45"/>
        </w:numPr>
        <w:tabs>
          <w:tab w:val="clear" w:pos="720"/>
        </w:tabs>
        <w:ind w:left="180"/>
        <w:jc w:val="center"/>
      </w:pPr>
      <w:r w:rsidRPr="00EF239E">
        <w:t>PROTIKORUPCIJSKA KLAVZULA</w:t>
      </w:r>
    </w:p>
    <w:p w14:paraId="34D14028" w14:textId="77777777" w:rsidR="00806BE6" w:rsidRPr="00EF239E" w:rsidRDefault="00806BE6" w:rsidP="0019356A">
      <w:pPr>
        <w:numPr>
          <w:ilvl w:val="0"/>
          <w:numId w:val="38"/>
        </w:numPr>
        <w:jc w:val="both"/>
      </w:pPr>
      <w:r w:rsidRPr="00EF239E">
        <w:t>člen</w:t>
      </w:r>
    </w:p>
    <w:p w14:paraId="5A97002B" w14:textId="77777777" w:rsidR="00806BE6" w:rsidRPr="00EF239E" w:rsidRDefault="00806BE6" w:rsidP="00806BE6">
      <w:pPr>
        <w:jc w:val="both"/>
      </w:pPr>
    </w:p>
    <w:p w14:paraId="6DEE5B74" w14:textId="77777777" w:rsidR="003124A4" w:rsidRPr="00EF239E" w:rsidRDefault="003124A4" w:rsidP="003124A4">
      <w:pPr>
        <w:jc w:val="both"/>
      </w:pPr>
      <w:r w:rsidRPr="00EF239E">
        <w:t>Pogodba, pri kateri kdo v imenu ali na račun izvajalca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6C3773F7" w14:textId="77777777" w:rsidR="00806BE6" w:rsidRPr="00EF239E" w:rsidRDefault="00806BE6" w:rsidP="00806BE6">
      <w:pPr>
        <w:jc w:val="both"/>
      </w:pPr>
    </w:p>
    <w:p w14:paraId="2668AA44" w14:textId="77777777" w:rsidR="00806BE6" w:rsidRPr="00EF239E" w:rsidRDefault="00806BE6" w:rsidP="00806BE6">
      <w:pPr>
        <w:numPr>
          <w:ilvl w:val="0"/>
          <w:numId w:val="45"/>
        </w:numPr>
        <w:tabs>
          <w:tab w:val="clear" w:pos="720"/>
        </w:tabs>
        <w:ind w:left="180"/>
        <w:jc w:val="center"/>
      </w:pPr>
      <w:r w:rsidRPr="00EF239E">
        <w:t>REŠEVANJE SPOROV</w:t>
      </w:r>
    </w:p>
    <w:p w14:paraId="1858BCF6" w14:textId="77777777" w:rsidR="00806BE6" w:rsidRPr="00EF239E" w:rsidRDefault="00806BE6" w:rsidP="0019356A">
      <w:pPr>
        <w:numPr>
          <w:ilvl w:val="0"/>
          <w:numId w:val="38"/>
        </w:numPr>
        <w:jc w:val="both"/>
      </w:pPr>
      <w:r w:rsidRPr="00EF239E">
        <w:lastRenderedPageBreak/>
        <w:t>člen</w:t>
      </w:r>
    </w:p>
    <w:p w14:paraId="1F55DD12" w14:textId="77777777" w:rsidR="00806BE6" w:rsidRPr="00EF239E" w:rsidRDefault="00806BE6" w:rsidP="00806BE6">
      <w:pPr>
        <w:jc w:val="both"/>
      </w:pPr>
    </w:p>
    <w:p w14:paraId="3C0EBBC1" w14:textId="77777777" w:rsidR="00806BE6" w:rsidRPr="00EF239E" w:rsidRDefault="00806BE6" w:rsidP="00806BE6">
      <w:pPr>
        <w:jc w:val="both"/>
      </w:pPr>
      <w:r w:rsidRPr="00EF239E">
        <w:t>Pogodbeni stranki bosta morebitne spore</w:t>
      </w:r>
      <w:r w:rsidR="003124A4" w:rsidRPr="00EF239E">
        <w:t>,</w:t>
      </w:r>
      <w:r w:rsidRPr="00EF239E">
        <w:t xml:space="preserve"> nastale pri izvrševanju te pogodbe</w:t>
      </w:r>
      <w:r w:rsidR="003124A4" w:rsidRPr="00EF239E">
        <w:t>,</w:t>
      </w:r>
      <w:r w:rsidRPr="00EF239E">
        <w:t xml:space="preserve"> reševali sporazumno, v nasprotnem primeru bo o sporu odločalo stvarno pristojno sodišče v Ljubljani po pravu Republike Slovenije.</w:t>
      </w:r>
    </w:p>
    <w:p w14:paraId="1C45A824" w14:textId="77777777" w:rsidR="00806BE6" w:rsidRPr="00EF239E" w:rsidRDefault="00806BE6" w:rsidP="00806BE6">
      <w:pPr>
        <w:jc w:val="both"/>
      </w:pPr>
    </w:p>
    <w:p w14:paraId="37503C6E" w14:textId="77777777" w:rsidR="00806BE6" w:rsidRPr="00EF239E" w:rsidRDefault="00806BE6" w:rsidP="00806BE6">
      <w:pPr>
        <w:numPr>
          <w:ilvl w:val="0"/>
          <w:numId w:val="45"/>
        </w:numPr>
        <w:tabs>
          <w:tab w:val="clear" w:pos="720"/>
        </w:tabs>
        <w:ind w:left="180"/>
        <w:jc w:val="center"/>
      </w:pPr>
      <w:r w:rsidRPr="00EF239E">
        <w:t>VELJAVNOST POGODBE</w:t>
      </w:r>
    </w:p>
    <w:p w14:paraId="1C2B0927" w14:textId="77777777" w:rsidR="00806BE6" w:rsidRPr="00EF239E" w:rsidRDefault="00806BE6" w:rsidP="0019356A">
      <w:pPr>
        <w:numPr>
          <w:ilvl w:val="0"/>
          <w:numId w:val="38"/>
        </w:numPr>
        <w:jc w:val="both"/>
      </w:pPr>
      <w:r w:rsidRPr="00EF239E">
        <w:t>člen</w:t>
      </w:r>
    </w:p>
    <w:p w14:paraId="3A0AD1B2" w14:textId="77777777" w:rsidR="00806BE6" w:rsidRPr="00EF239E" w:rsidRDefault="00806BE6" w:rsidP="00806BE6">
      <w:pPr>
        <w:ind w:left="180"/>
        <w:jc w:val="center"/>
      </w:pPr>
    </w:p>
    <w:p w14:paraId="4C1B59CD" w14:textId="77777777" w:rsidR="00D3370B" w:rsidRPr="00EF239E" w:rsidRDefault="00D3370B" w:rsidP="00D3370B">
      <w:pPr>
        <w:jc w:val="both"/>
      </w:pPr>
      <w:r w:rsidRPr="00EF239E">
        <w:t>Pogodba je sklenjena z dnem, ko jo podpišeta obe pogodbeni stranki.</w:t>
      </w:r>
    </w:p>
    <w:p w14:paraId="5050F9E5" w14:textId="77777777" w:rsidR="00806BE6" w:rsidRPr="00EF239E" w:rsidRDefault="00806BE6" w:rsidP="00806BE6">
      <w:pPr>
        <w:ind w:left="180"/>
        <w:jc w:val="both"/>
      </w:pPr>
    </w:p>
    <w:p w14:paraId="4D8F99A9" w14:textId="77777777" w:rsidR="00806BE6" w:rsidRPr="00EF239E" w:rsidRDefault="00806BE6" w:rsidP="00D3370B">
      <w:pPr>
        <w:jc w:val="both"/>
      </w:pPr>
      <w:r w:rsidRPr="00EF239E">
        <w:t>Konec veljavnosti pogodbe je z izpolnitvijo vseh obveznosti, prevzetih po tej pogodbi.</w:t>
      </w:r>
    </w:p>
    <w:p w14:paraId="1906CF93" w14:textId="77777777" w:rsidR="00806BE6" w:rsidRPr="00EF239E" w:rsidRDefault="00806BE6" w:rsidP="00806BE6">
      <w:pPr>
        <w:ind w:left="180"/>
        <w:jc w:val="both"/>
      </w:pPr>
    </w:p>
    <w:p w14:paraId="3555F273" w14:textId="77777777" w:rsidR="00806BE6" w:rsidRPr="00EF239E" w:rsidRDefault="00806BE6" w:rsidP="00806BE6">
      <w:pPr>
        <w:numPr>
          <w:ilvl w:val="0"/>
          <w:numId w:val="45"/>
        </w:numPr>
        <w:tabs>
          <w:tab w:val="clear" w:pos="720"/>
        </w:tabs>
        <w:ind w:left="180"/>
        <w:jc w:val="center"/>
      </w:pPr>
      <w:r w:rsidRPr="00EF239E">
        <w:t>DRUGE DOLOČBE</w:t>
      </w:r>
    </w:p>
    <w:p w14:paraId="3D42FA86" w14:textId="77777777" w:rsidR="00806BE6" w:rsidRPr="00EF239E" w:rsidRDefault="00806BE6" w:rsidP="0019356A">
      <w:pPr>
        <w:numPr>
          <w:ilvl w:val="0"/>
          <w:numId w:val="38"/>
        </w:numPr>
        <w:jc w:val="both"/>
      </w:pPr>
      <w:r w:rsidRPr="00EF239E">
        <w:t>člen</w:t>
      </w:r>
    </w:p>
    <w:p w14:paraId="4D91AADD" w14:textId="77777777" w:rsidR="00806BE6" w:rsidRPr="00EF239E" w:rsidRDefault="00806BE6" w:rsidP="00806BE6">
      <w:pPr>
        <w:jc w:val="both"/>
      </w:pPr>
    </w:p>
    <w:p w14:paraId="6854C55C" w14:textId="77777777" w:rsidR="00806BE6" w:rsidRPr="00EF239E" w:rsidRDefault="00806BE6" w:rsidP="00806BE6">
      <w:pPr>
        <w:jc w:val="both"/>
      </w:pPr>
      <w:r w:rsidRPr="00EF239E">
        <w:t>Vsaka pogodbena stranka lahko predlaga spremembe te pogodbe, ki se dogovorijo in uredijo v obliki aneksa k tej pogodbi.</w:t>
      </w:r>
      <w:r w:rsidR="0019356A" w:rsidRPr="00EF239E">
        <w:t xml:space="preserve"> Za spremembo skrbnikov te pogodbe zadošča pisno obvestilo ene pogodbene stranke drugi.</w:t>
      </w:r>
    </w:p>
    <w:p w14:paraId="17245BE7" w14:textId="77777777" w:rsidR="00806BE6" w:rsidRPr="00EF239E" w:rsidRDefault="00806BE6" w:rsidP="00806BE6">
      <w:pPr>
        <w:jc w:val="both"/>
      </w:pPr>
    </w:p>
    <w:p w14:paraId="68E65B99" w14:textId="77777777" w:rsidR="00806BE6" w:rsidRPr="00EF239E" w:rsidRDefault="00806BE6" w:rsidP="00806BE6">
      <w:pPr>
        <w:jc w:val="both"/>
      </w:pPr>
      <w:r w:rsidRPr="00EF239E">
        <w:t>Pogodbeni stranki se dogovorita, da bosta pri tolmačenju posameznih določb pogodbe in reševanju drugih vprašanj uporabljali določila Obligacijskega zakonika in določbe veljavnih predpisov, ki urejajo področje predmeta te pogodbe.</w:t>
      </w:r>
    </w:p>
    <w:p w14:paraId="6854DCA3" w14:textId="77777777" w:rsidR="00806BE6" w:rsidRPr="00EF239E" w:rsidRDefault="00806BE6" w:rsidP="00806BE6">
      <w:pPr>
        <w:jc w:val="both"/>
      </w:pPr>
    </w:p>
    <w:p w14:paraId="1AA1542D" w14:textId="77777777" w:rsidR="00806BE6" w:rsidRPr="00EF239E" w:rsidRDefault="00A5618E" w:rsidP="00806BE6">
      <w:pPr>
        <w:jc w:val="center"/>
      </w:pPr>
      <w:r w:rsidRPr="00EF239E">
        <w:t>20</w:t>
      </w:r>
      <w:r w:rsidR="00806BE6" w:rsidRPr="00EF239E">
        <w:t>. člen</w:t>
      </w:r>
    </w:p>
    <w:p w14:paraId="3A26F899" w14:textId="77777777" w:rsidR="00806BE6" w:rsidRPr="00EF239E" w:rsidRDefault="00806BE6" w:rsidP="00806BE6">
      <w:pPr>
        <w:jc w:val="both"/>
      </w:pPr>
    </w:p>
    <w:p w14:paraId="041BCC8B" w14:textId="00AF82B8" w:rsidR="00806BE6" w:rsidRPr="00EF239E" w:rsidRDefault="00806BE6" w:rsidP="00806BE6">
      <w:pPr>
        <w:jc w:val="both"/>
      </w:pPr>
      <w:r w:rsidRPr="00EF239E">
        <w:t xml:space="preserve">Ta pogodba je sestavljena v </w:t>
      </w:r>
      <w:r w:rsidR="00B3300E" w:rsidRPr="00EF239E">
        <w:t>štirih</w:t>
      </w:r>
      <w:r w:rsidRPr="00EF239E">
        <w:t xml:space="preserve"> enakih izvodih, od katerih ima vsak značaj izvirnika in od katerih naročnik prejme </w:t>
      </w:r>
      <w:r w:rsidR="00B3300E" w:rsidRPr="00EF239E">
        <w:t>tri</w:t>
      </w:r>
      <w:r w:rsidRPr="00EF239E">
        <w:t xml:space="preserve"> izvod</w:t>
      </w:r>
      <w:r w:rsidR="00B3300E" w:rsidRPr="00EF239E">
        <w:t>e</w:t>
      </w:r>
      <w:r w:rsidRPr="00EF239E">
        <w:t xml:space="preserve">, izvajalec pa </w:t>
      </w:r>
      <w:r w:rsidR="00D3370B" w:rsidRPr="00EF239E">
        <w:t>en</w:t>
      </w:r>
      <w:r w:rsidRPr="00EF239E">
        <w:t xml:space="preserve"> izvod.</w:t>
      </w:r>
    </w:p>
    <w:p w14:paraId="3982A47F" w14:textId="77777777" w:rsidR="00806BE6" w:rsidRPr="00EF239E" w:rsidRDefault="00806BE6" w:rsidP="00806BE6">
      <w:pPr>
        <w:jc w:val="both"/>
      </w:pPr>
    </w:p>
    <w:p w14:paraId="63ED7839" w14:textId="77777777" w:rsidR="00806BE6" w:rsidRPr="00EF239E" w:rsidRDefault="00806BE6" w:rsidP="00806BE6">
      <w:pPr>
        <w:jc w:val="both"/>
      </w:pP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806BE6" w:rsidRPr="00EF239E" w14:paraId="25FB3F91" w14:textId="77777777" w:rsidTr="00806BE6">
        <w:tc>
          <w:tcPr>
            <w:tcW w:w="4889" w:type="dxa"/>
          </w:tcPr>
          <w:p w14:paraId="282A059D" w14:textId="77777777" w:rsidR="00806BE6" w:rsidRPr="00EF239E" w:rsidRDefault="00806BE6" w:rsidP="00806BE6">
            <w:pPr>
              <w:widowControl w:val="0"/>
            </w:pPr>
            <w:r w:rsidRPr="00EF239E">
              <w:t>Datum:</w:t>
            </w:r>
            <w:r w:rsidRPr="00EF239E">
              <w:tab/>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fldChar w:fldCharType="end"/>
            </w:r>
          </w:p>
        </w:tc>
        <w:tc>
          <w:tcPr>
            <w:tcW w:w="4889" w:type="dxa"/>
          </w:tcPr>
          <w:p w14:paraId="6F2628E1" w14:textId="77777777" w:rsidR="00806BE6" w:rsidRPr="00EF239E" w:rsidRDefault="00806BE6" w:rsidP="00806BE6">
            <w:pPr>
              <w:widowControl w:val="0"/>
            </w:pPr>
            <w:r w:rsidRPr="00EF239E">
              <w:t>Datum:</w:t>
            </w:r>
            <w:r w:rsidRPr="00EF239E">
              <w:tab/>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fldChar w:fldCharType="end"/>
            </w:r>
          </w:p>
        </w:tc>
      </w:tr>
      <w:tr w:rsidR="00806BE6" w:rsidRPr="00EF239E" w14:paraId="72E9DBD2" w14:textId="77777777" w:rsidTr="00806BE6">
        <w:tc>
          <w:tcPr>
            <w:tcW w:w="4889" w:type="dxa"/>
          </w:tcPr>
          <w:p w14:paraId="32C27305" w14:textId="77777777" w:rsidR="00806BE6" w:rsidRPr="00EF239E" w:rsidRDefault="00806BE6" w:rsidP="00806BE6">
            <w:pPr>
              <w:widowControl w:val="0"/>
            </w:pPr>
          </w:p>
        </w:tc>
        <w:tc>
          <w:tcPr>
            <w:tcW w:w="4889" w:type="dxa"/>
          </w:tcPr>
          <w:p w14:paraId="68C35C62" w14:textId="0CC49FC2" w:rsidR="00806BE6" w:rsidRPr="00EF239E" w:rsidRDefault="00806BE6" w:rsidP="00806BE6">
            <w:pPr>
              <w:widowControl w:val="0"/>
            </w:pPr>
            <w:r w:rsidRPr="00EF239E">
              <w:t>Številka: 430-</w:t>
            </w:r>
            <w:r w:rsidR="00B3300E" w:rsidRPr="00EF239E">
              <w:t>96</w:t>
            </w:r>
            <w:r w:rsidR="00D3370B" w:rsidRPr="00EF239E">
              <w:t>/2017</w:t>
            </w:r>
            <w:r w:rsidRPr="00EF239E">
              <w:t>-__</w:t>
            </w:r>
          </w:p>
          <w:p w14:paraId="29BC0614" w14:textId="77777777" w:rsidR="00806BE6" w:rsidRPr="00EF239E" w:rsidRDefault="00806BE6" w:rsidP="00806BE6">
            <w:pPr>
              <w:widowControl w:val="0"/>
            </w:pPr>
            <w:r w:rsidRPr="00EF239E">
              <w:t>Datum: ______________</w:t>
            </w:r>
          </w:p>
          <w:p w14:paraId="2D41E504" w14:textId="77777777" w:rsidR="00806BE6" w:rsidRPr="00EF239E" w:rsidRDefault="00806BE6" w:rsidP="00806BE6">
            <w:pPr>
              <w:widowControl w:val="0"/>
            </w:pPr>
          </w:p>
          <w:p w14:paraId="53FB8353" w14:textId="77777777" w:rsidR="00806BE6" w:rsidRPr="00EF239E" w:rsidRDefault="00806BE6" w:rsidP="00806BE6">
            <w:pPr>
              <w:widowControl w:val="0"/>
            </w:pPr>
          </w:p>
        </w:tc>
      </w:tr>
      <w:tr w:rsidR="00806BE6" w:rsidRPr="00EF239E" w14:paraId="6D534424" w14:textId="77777777" w:rsidTr="00806BE6">
        <w:tc>
          <w:tcPr>
            <w:tcW w:w="4889" w:type="dxa"/>
          </w:tcPr>
          <w:p w14:paraId="10A2EADF" w14:textId="77777777" w:rsidR="00806BE6" w:rsidRPr="00EF239E" w:rsidRDefault="00806BE6" w:rsidP="00806BE6">
            <w:pPr>
              <w:widowControl w:val="0"/>
            </w:pPr>
            <w:r w:rsidRPr="00EF239E">
              <w:t>Izvajalec:</w:t>
            </w:r>
          </w:p>
        </w:tc>
        <w:tc>
          <w:tcPr>
            <w:tcW w:w="4889" w:type="dxa"/>
          </w:tcPr>
          <w:p w14:paraId="55192FEC" w14:textId="77777777" w:rsidR="00806BE6" w:rsidRPr="00EF239E" w:rsidRDefault="00806BE6" w:rsidP="00806BE6">
            <w:pPr>
              <w:widowControl w:val="0"/>
            </w:pPr>
            <w:r w:rsidRPr="00EF239E">
              <w:t>Naročnik:</w:t>
            </w:r>
            <w:r w:rsidRPr="00EF239E">
              <w:tab/>
            </w:r>
          </w:p>
          <w:p w14:paraId="42505271" w14:textId="77777777" w:rsidR="00806BE6" w:rsidRPr="00EF239E" w:rsidRDefault="00806BE6" w:rsidP="00806BE6">
            <w:pPr>
              <w:widowControl w:val="0"/>
            </w:pPr>
            <w:r w:rsidRPr="00EF239E">
              <w:t xml:space="preserve">Inšpektorat RS za okolje in prostor   </w:t>
            </w:r>
          </w:p>
          <w:p w14:paraId="1E778D7F" w14:textId="77777777" w:rsidR="00806BE6" w:rsidRPr="00EF239E" w:rsidRDefault="00806BE6" w:rsidP="00806BE6">
            <w:pPr>
              <w:widowControl w:val="0"/>
            </w:pPr>
          </w:p>
          <w:p w14:paraId="6B7C0FCF" w14:textId="77777777" w:rsidR="00806BE6" w:rsidRPr="00EF239E" w:rsidRDefault="00806BE6" w:rsidP="00806BE6">
            <w:pPr>
              <w:widowControl w:val="0"/>
            </w:pPr>
            <w:r w:rsidRPr="00EF239E">
              <w:t>Dragica Hržica</w:t>
            </w:r>
          </w:p>
          <w:p w14:paraId="11776DC4" w14:textId="77777777" w:rsidR="00806BE6" w:rsidRPr="00EF239E" w:rsidRDefault="00806BE6" w:rsidP="00806BE6">
            <w:pPr>
              <w:widowControl w:val="0"/>
            </w:pPr>
            <w:r w:rsidRPr="00EF239E">
              <w:t>glavn</w:t>
            </w:r>
            <w:r w:rsidR="00D3370B" w:rsidRPr="00EF239E">
              <w:t>a</w:t>
            </w:r>
            <w:r w:rsidRPr="00EF239E">
              <w:t xml:space="preserve"> inšpektoric</w:t>
            </w:r>
            <w:r w:rsidR="00D3370B" w:rsidRPr="00EF239E">
              <w:t>a</w:t>
            </w:r>
          </w:p>
          <w:p w14:paraId="2DBAAB88" w14:textId="77777777" w:rsidR="00806BE6" w:rsidRPr="00EF239E" w:rsidRDefault="00806BE6" w:rsidP="00806BE6">
            <w:pPr>
              <w:widowControl w:val="0"/>
            </w:pPr>
          </w:p>
        </w:tc>
      </w:tr>
    </w:tbl>
    <w:p w14:paraId="2E69FAB6" w14:textId="77777777" w:rsidR="003F1A8C" w:rsidRPr="00EF239E" w:rsidRDefault="003F1A8C" w:rsidP="00D3370B">
      <w:pPr>
        <w:shd w:val="clear" w:color="auto" w:fill="FFFFFF"/>
        <w:tabs>
          <w:tab w:val="left" w:pos="9000"/>
        </w:tabs>
        <w:jc w:val="both"/>
        <w:rPr>
          <w:color w:val="000000"/>
          <w:szCs w:val="22"/>
          <w:lang w:eastAsia="en-US"/>
        </w:rPr>
      </w:pPr>
    </w:p>
    <w:p w14:paraId="76602B63" w14:textId="77777777" w:rsidR="000761E5" w:rsidRPr="00EF239E" w:rsidRDefault="000761E5" w:rsidP="00D3370B">
      <w:pPr>
        <w:shd w:val="clear" w:color="auto" w:fill="FFFFFF"/>
        <w:tabs>
          <w:tab w:val="left" w:pos="9000"/>
        </w:tabs>
        <w:jc w:val="both"/>
        <w:rPr>
          <w:color w:val="000000"/>
          <w:szCs w:val="22"/>
          <w:lang w:eastAsia="en-US"/>
        </w:rPr>
      </w:pPr>
    </w:p>
    <w:p w14:paraId="626D5985" w14:textId="77777777" w:rsidR="000761E5" w:rsidRPr="00EF239E" w:rsidRDefault="000761E5" w:rsidP="00D3370B">
      <w:pPr>
        <w:shd w:val="clear" w:color="auto" w:fill="FFFFFF"/>
        <w:tabs>
          <w:tab w:val="left" w:pos="9000"/>
        </w:tabs>
        <w:jc w:val="both"/>
        <w:rPr>
          <w:color w:val="000000"/>
          <w:szCs w:val="22"/>
          <w:lang w:eastAsia="en-US"/>
        </w:rPr>
      </w:pPr>
    </w:p>
    <w:p w14:paraId="18101F8E" w14:textId="77777777" w:rsidR="000761E5" w:rsidRPr="00EF239E" w:rsidRDefault="000761E5" w:rsidP="00D3370B">
      <w:pPr>
        <w:shd w:val="clear" w:color="auto" w:fill="FFFFFF"/>
        <w:tabs>
          <w:tab w:val="left" w:pos="9000"/>
        </w:tabs>
        <w:jc w:val="both"/>
        <w:rPr>
          <w:color w:val="000000"/>
          <w:szCs w:val="22"/>
          <w:lang w:eastAsia="en-US"/>
        </w:rPr>
      </w:pPr>
    </w:p>
    <w:p w14:paraId="3D975511" w14:textId="77777777" w:rsidR="000761E5" w:rsidRPr="00EF239E" w:rsidRDefault="000761E5" w:rsidP="00D3370B">
      <w:pPr>
        <w:shd w:val="clear" w:color="auto" w:fill="FFFFFF"/>
        <w:tabs>
          <w:tab w:val="left" w:pos="9000"/>
        </w:tabs>
        <w:jc w:val="both"/>
        <w:rPr>
          <w:color w:val="000000"/>
          <w:szCs w:val="22"/>
          <w:lang w:eastAsia="en-US"/>
        </w:rPr>
      </w:pPr>
    </w:p>
    <w:p w14:paraId="71A735C7" w14:textId="77777777" w:rsidR="000761E5" w:rsidRPr="00EF239E" w:rsidRDefault="000761E5" w:rsidP="00D3370B">
      <w:pPr>
        <w:shd w:val="clear" w:color="auto" w:fill="FFFFFF"/>
        <w:tabs>
          <w:tab w:val="left" w:pos="9000"/>
        </w:tabs>
        <w:jc w:val="both"/>
        <w:rPr>
          <w:color w:val="000000"/>
          <w:szCs w:val="22"/>
          <w:lang w:eastAsia="en-US"/>
        </w:rPr>
      </w:pPr>
    </w:p>
    <w:p w14:paraId="36C713DF" w14:textId="77777777" w:rsidR="000761E5" w:rsidRPr="00EF239E" w:rsidRDefault="000761E5" w:rsidP="00D3370B">
      <w:pPr>
        <w:shd w:val="clear" w:color="auto" w:fill="FFFFFF"/>
        <w:tabs>
          <w:tab w:val="left" w:pos="9000"/>
        </w:tabs>
        <w:jc w:val="both"/>
        <w:rPr>
          <w:color w:val="000000"/>
          <w:szCs w:val="22"/>
          <w:lang w:eastAsia="en-US"/>
        </w:rPr>
      </w:pPr>
    </w:p>
    <w:p w14:paraId="0E52202A" w14:textId="77777777" w:rsidR="000761E5" w:rsidRPr="00EF239E" w:rsidRDefault="000761E5" w:rsidP="00D3370B">
      <w:pPr>
        <w:shd w:val="clear" w:color="auto" w:fill="FFFFFF"/>
        <w:tabs>
          <w:tab w:val="left" w:pos="9000"/>
        </w:tabs>
        <w:jc w:val="both"/>
        <w:rPr>
          <w:color w:val="000000"/>
          <w:szCs w:val="22"/>
          <w:lang w:eastAsia="en-US"/>
        </w:rPr>
      </w:pPr>
    </w:p>
    <w:p w14:paraId="2F4E73FC" w14:textId="77777777" w:rsidR="000761E5" w:rsidRPr="00EF239E" w:rsidRDefault="000761E5" w:rsidP="00D3370B">
      <w:pPr>
        <w:shd w:val="clear" w:color="auto" w:fill="FFFFFF"/>
        <w:tabs>
          <w:tab w:val="left" w:pos="9000"/>
        </w:tabs>
        <w:jc w:val="both"/>
        <w:rPr>
          <w:color w:val="000000"/>
          <w:szCs w:val="22"/>
          <w:lang w:eastAsia="en-US"/>
        </w:rPr>
        <w:sectPr w:rsidR="000761E5" w:rsidRPr="00EF239E" w:rsidSect="00C7391C">
          <w:pgSz w:w="11907" w:h="16840" w:code="9"/>
          <w:pgMar w:top="1247" w:right="1418" w:bottom="1361" w:left="1701" w:header="709" w:footer="709" w:gutter="0"/>
          <w:cols w:space="708"/>
          <w:docGrid w:linePitch="360"/>
        </w:sectPr>
      </w:pPr>
    </w:p>
    <w:p w14:paraId="6FC44A4F" w14:textId="37DA4338" w:rsidR="000761E5" w:rsidRPr="00EF239E" w:rsidRDefault="000761E5" w:rsidP="000761E5">
      <w:pPr>
        <w:pStyle w:val="Naslov2"/>
        <w:tabs>
          <w:tab w:val="clear" w:pos="1504"/>
          <w:tab w:val="num" w:pos="576"/>
        </w:tabs>
        <w:ind w:left="0" w:firstLine="0"/>
        <w:rPr>
          <w:sz w:val="20"/>
        </w:rPr>
      </w:pPr>
      <w:bookmarkStart w:id="215" w:name="_Ref430868802"/>
      <w:bookmarkStart w:id="216" w:name="_Ref430868820"/>
      <w:bookmarkStart w:id="217" w:name="_Ref431890337"/>
      <w:bookmarkStart w:id="218" w:name="_Toc431890793"/>
      <w:bookmarkStart w:id="219" w:name="_Toc502827242"/>
      <w:r w:rsidRPr="00EF239E">
        <w:rPr>
          <w:sz w:val="20"/>
        </w:rPr>
        <w:lastRenderedPageBreak/>
        <w:t>Priloga 7 – Obrazec zavarovanja za resnost ponudbe po EPGP - 758</w:t>
      </w:r>
      <w:bookmarkEnd w:id="215"/>
      <w:bookmarkEnd w:id="216"/>
      <w:bookmarkEnd w:id="217"/>
      <w:bookmarkEnd w:id="218"/>
      <w:bookmarkEnd w:id="219"/>
    </w:p>
    <w:p w14:paraId="024983CF"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EF239E">
        <w:rPr>
          <w:i/>
        </w:rPr>
        <w:t>Glava s podatki o garantu (zavarovalnici/banki)</w:t>
      </w:r>
      <w:r w:rsidRPr="00EF239E">
        <w:t xml:space="preserve"> </w:t>
      </w:r>
      <w:r w:rsidRPr="00EF239E">
        <w:rPr>
          <w:i/>
        </w:rPr>
        <w:t>ali SWIFT ključ</w:t>
      </w:r>
    </w:p>
    <w:p w14:paraId="595242B6"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14:paraId="43D627E5" w14:textId="18BA949B" w:rsidR="000761E5" w:rsidRPr="00EF239E" w:rsidRDefault="000761E5" w:rsidP="000761E5">
      <w:pPr>
        <w:tabs>
          <w:tab w:val="left" w:pos="426"/>
          <w:tab w:val="left" w:pos="1440"/>
          <w:tab w:val="left" w:pos="2160"/>
          <w:tab w:val="left" w:pos="2880"/>
          <w:tab w:val="left" w:pos="3600"/>
          <w:tab w:val="left" w:pos="4320"/>
          <w:tab w:val="left" w:pos="5040"/>
          <w:tab w:val="left" w:pos="5760"/>
          <w:tab w:val="left" w:pos="6480"/>
          <w:tab w:val="left" w:pos="7200"/>
          <w:tab w:val="left" w:pos="7920"/>
        </w:tabs>
        <w:jc w:val="both"/>
        <w:rPr>
          <w:b/>
        </w:rPr>
      </w:pPr>
      <w:r w:rsidRPr="00EF239E">
        <w:t>Za:</w:t>
      </w:r>
      <w:r w:rsidRPr="00EF239E">
        <w:tab/>
      </w:r>
      <w:r w:rsidRPr="00EF239E">
        <w:rPr>
          <w:b/>
          <w:i/>
        </w:rPr>
        <w:t>Inšpektorat RS za okolje in prostor, Dunajska cesta 58, 1000 Ljubljana</w:t>
      </w:r>
    </w:p>
    <w:p w14:paraId="09C55CA1"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EF239E">
        <w:t xml:space="preserve">Datum: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(vpiše se datum izdaje)</w:t>
      </w:r>
    </w:p>
    <w:p w14:paraId="737F3732"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72756788"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EF239E">
        <w:rPr>
          <w:b/>
        </w:rPr>
        <w:t>VRSTA ZAVAROVANJA:</w:t>
      </w:r>
      <w:r w:rsidRPr="00EF239E">
        <w:t xml:space="preserve">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(vpiše se vrsta zavarovanja: kavcijsko zavarovanje/bančna garancija)</w:t>
      </w:r>
    </w:p>
    <w:p w14:paraId="1D11BBAD"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C59ABA5"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 xml:space="preserve">ŠTEVILKA: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(vpiše se številka zavarovanja)</w:t>
      </w:r>
    </w:p>
    <w:p w14:paraId="271AC3F1"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8DBB6B6"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GARANT:</w:t>
      </w:r>
      <w:r w:rsidRPr="00EF239E">
        <w:t xml:space="preserve">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(vpiše se ime in naslov zavarovalnice/banke v kraju izdaje)</w:t>
      </w:r>
    </w:p>
    <w:p w14:paraId="2FFD4CDE"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237AB7F1"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EF239E">
        <w:rPr>
          <w:b/>
        </w:rPr>
        <w:t xml:space="preserve">NAROČNIK: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(vpiše se ime in naslov naročnika zavarovanja, tj. kandidata oziroma ponudnika v postopku javnega naročanja)</w:t>
      </w:r>
    </w:p>
    <w:p w14:paraId="35EF637B"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3BC831BD" w14:textId="3A853F55" w:rsidR="000761E5" w:rsidRPr="00EF239E" w:rsidRDefault="000761E5" w:rsidP="000761E5">
      <w:pPr>
        <w:tabs>
          <w:tab w:val="left" w:pos="720"/>
          <w:tab w:val="left" w:pos="1440"/>
          <w:tab w:val="left" w:pos="1701"/>
          <w:tab w:val="left" w:pos="2880"/>
          <w:tab w:val="left" w:pos="3600"/>
          <w:tab w:val="left" w:pos="4320"/>
          <w:tab w:val="left" w:pos="5040"/>
          <w:tab w:val="left" w:pos="5760"/>
          <w:tab w:val="left" w:pos="6480"/>
          <w:tab w:val="left" w:pos="7200"/>
          <w:tab w:val="left" w:pos="7920"/>
        </w:tabs>
        <w:ind w:left="1701" w:hanging="1701"/>
        <w:jc w:val="both"/>
        <w:rPr>
          <w:b/>
          <w:i/>
        </w:rPr>
      </w:pPr>
      <w:r w:rsidRPr="00EF239E">
        <w:rPr>
          <w:b/>
        </w:rPr>
        <w:t>UPRAVIČENEC:</w:t>
      </w:r>
      <w:r w:rsidRPr="00EF239E">
        <w:tab/>
      </w:r>
      <w:r w:rsidRPr="00EF239E">
        <w:rPr>
          <w:b/>
          <w:i/>
        </w:rPr>
        <w:t xml:space="preserve">Inšpektorat RS za okolje in prostor, </w:t>
      </w:r>
      <w:r w:rsidR="00E55A1C" w:rsidRPr="00EF239E">
        <w:rPr>
          <w:b/>
          <w:i/>
        </w:rPr>
        <w:t>Dunajska cesta 58</w:t>
      </w:r>
      <w:r w:rsidRPr="00EF239E">
        <w:rPr>
          <w:b/>
          <w:i/>
        </w:rPr>
        <w:t>, 1000 Ljubljana</w:t>
      </w:r>
    </w:p>
    <w:p w14:paraId="0A28E127" w14:textId="77777777" w:rsidR="000761E5" w:rsidRPr="00EF239E" w:rsidRDefault="000761E5" w:rsidP="000761E5">
      <w:pPr>
        <w:tabs>
          <w:tab w:val="left" w:pos="720"/>
          <w:tab w:val="left" w:pos="1440"/>
          <w:tab w:val="left" w:pos="1701"/>
          <w:tab w:val="left" w:pos="2880"/>
          <w:tab w:val="left" w:pos="3600"/>
          <w:tab w:val="left" w:pos="4320"/>
          <w:tab w:val="left" w:pos="5040"/>
          <w:tab w:val="left" w:pos="5760"/>
          <w:tab w:val="left" w:pos="6480"/>
          <w:tab w:val="left" w:pos="7200"/>
          <w:tab w:val="left" w:pos="7920"/>
        </w:tabs>
        <w:ind w:left="1701" w:hanging="1701"/>
        <w:jc w:val="both"/>
      </w:pPr>
    </w:p>
    <w:p w14:paraId="5D523F34"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r w:rsidRPr="00EF239E">
        <w:rPr>
          <w:b/>
        </w:rPr>
        <w:t xml:space="preserve">OSNOVNI POSEL: </w:t>
      </w:r>
      <w:r w:rsidRPr="00EF239E">
        <w:t xml:space="preserve">obveznost naročnika zavarovanja iz njegove ponudbe, predložene v postopku javnega naročanja št. </w:t>
      </w:r>
      <w:r w:rsidRPr="00EF239E">
        <w:fldChar w:fldCharType="begin">
          <w:ffData>
            <w:name w:val=""/>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(vpiše se številka objave oziroma interna oznaka postopka javnega naročanja),</w:t>
      </w:r>
      <w:r w:rsidRPr="00EF239E">
        <w:t xml:space="preserve"> z dne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t> </w:t>
      </w:r>
      <w:r w:rsidRPr="00EF239E">
        <w:t> </w:t>
      </w:r>
      <w:r w:rsidRPr="00EF239E">
        <w:t> </w:t>
      </w:r>
      <w:r w:rsidRPr="00EF239E">
        <w:t> </w:t>
      </w:r>
      <w:r w:rsidRPr="00EF239E">
        <w:t> </w:t>
      </w:r>
      <w:r w:rsidRPr="00EF239E">
        <w:fldChar w:fldCharType="end"/>
      </w:r>
      <w:r w:rsidRPr="00EF239E">
        <w:t xml:space="preserve"> </w:t>
      </w:r>
      <w:r w:rsidRPr="00EF239E">
        <w:rPr>
          <w:i/>
        </w:rPr>
        <w:t xml:space="preserve">(vpiše se datum objave), </w:t>
      </w:r>
      <w:r w:rsidRPr="00EF239E">
        <w:t xml:space="preserve">katerega predmet je </w:t>
      </w:r>
      <w:r w:rsidRPr="00EF239E">
        <w:rPr>
          <w:b/>
        </w:rPr>
        <w:t>»Prevzem, prevoz in predelava izrabljenih gum«</w:t>
      </w:r>
    </w:p>
    <w:p w14:paraId="374F83E9"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00844935" w14:textId="24DB839C"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 xml:space="preserve">ZNESEK IN VALUTA: </w:t>
      </w:r>
      <w:r w:rsidR="00E55A1C" w:rsidRPr="00EF239E">
        <w:t>20</w:t>
      </w:r>
      <w:r w:rsidRPr="00EF239E">
        <w:t xml:space="preserve">.000,00  EUR </w:t>
      </w:r>
    </w:p>
    <w:p w14:paraId="6DF91546"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07B1FFEB"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 xml:space="preserve">LISTINE, KI JIH JE POLEG IZJAVE TREBA PRILOŽITI ZAHTEVI ZA PLAČILO IN SE IZRECNO ZAHTEVAJO V SPODNJEM BESEDILU: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(nobena/navede se listina)</w:t>
      </w:r>
    </w:p>
    <w:p w14:paraId="52B37F29"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B2228DA"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JEZIK V ZAHTEVANIH LISTINAH:</w:t>
      </w:r>
      <w:r w:rsidRPr="00EF239E">
        <w:t xml:space="preserve"> slovenski</w:t>
      </w:r>
    </w:p>
    <w:p w14:paraId="78860EAE"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9EE2119"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OBLIKA PREDLOŽITVE:</w:t>
      </w:r>
      <w:r w:rsidRPr="00EF239E">
        <w:t xml:space="preserve"> v papirni obliki s priporočeno pošto ali katerokoli obliko hitre pošte ali v elektronski obliki po SWIFT sistemu na naslov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(navede se SWIFT naslova garanta)</w:t>
      </w:r>
    </w:p>
    <w:p w14:paraId="4F788789"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5DF4693C"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EF239E">
        <w:rPr>
          <w:b/>
        </w:rPr>
        <w:t>KRAJ PREDLOŽITVE:</w:t>
      </w:r>
      <w:r w:rsidRPr="00EF239E">
        <w:t xml:space="preserve">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(garant vpiše naslov podružnice, kjer se opravi predložitev papirnih listin, ali elektronski naslov za predložitev v elektronski obliki, kot na primer garantov SWIFT naslov)</w:t>
      </w:r>
    </w:p>
    <w:p w14:paraId="0476142B"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t>Ne glede na navedeno se predložitev papirnih listin lahko opravi v katerikoli podružnici garanta na območju Republike Slovenije.</w:t>
      </w:r>
      <w:r w:rsidRPr="00EF239E" w:rsidDel="00D4087F">
        <w:t xml:space="preserve"> </w:t>
      </w:r>
    </w:p>
    <w:p w14:paraId="40F06247"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60F72185" w14:textId="1454C873"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 xml:space="preserve">DATUM VELJAVNOSTI: </w:t>
      </w:r>
      <w:r w:rsidR="00C1308A" w:rsidRPr="00EF239E">
        <w:fldChar w:fldCharType="begin">
          <w:ffData>
            <w:name w:val="Besedilo2"/>
            <w:enabled/>
            <w:calcOnExit w:val="0"/>
            <w:textInput/>
          </w:ffData>
        </w:fldChar>
      </w:r>
      <w:r w:rsidR="00C1308A" w:rsidRPr="00EF239E">
        <w:instrText xml:space="preserve"> FORMTEXT </w:instrText>
      </w:r>
      <w:r w:rsidR="00C1308A" w:rsidRPr="00EF239E">
        <w:fldChar w:fldCharType="separate"/>
      </w:r>
      <w:r w:rsidR="00C1308A" w:rsidRPr="00EF239E">
        <w:rPr>
          <w:noProof/>
        </w:rPr>
        <w:t> </w:t>
      </w:r>
      <w:r w:rsidR="00C1308A" w:rsidRPr="00EF239E">
        <w:rPr>
          <w:noProof/>
        </w:rPr>
        <w:t> </w:t>
      </w:r>
      <w:r w:rsidR="00C1308A" w:rsidRPr="00EF239E">
        <w:rPr>
          <w:noProof/>
        </w:rPr>
        <w:t> </w:t>
      </w:r>
      <w:r w:rsidR="00C1308A" w:rsidRPr="00EF239E">
        <w:rPr>
          <w:noProof/>
        </w:rPr>
        <w:t> </w:t>
      </w:r>
      <w:r w:rsidR="00C1308A" w:rsidRPr="00EF239E">
        <w:rPr>
          <w:noProof/>
        </w:rPr>
        <w:t> </w:t>
      </w:r>
      <w:r w:rsidR="00C1308A" w:rsidRPr="00EF239E">
        <w:fldChar w:fldCharType="end"/>
      </w:r>
      <w:r w:rsidRPr="00EF239E">
        <w:t xml:space="preserve"> </w:t>
      </w:r>
      <w:r w:rsidRPr="00EF239E">
        <w:rPr>
          <w:i/>
        </w:rPr>
        <w:t>(vpiše se datum, ki je naveden v razpisni dokumentaciji za oddajo predmetnega javnega naročila)</w:t>
      </w:r>
    </w:p>
    <w:p w14:paraId="03CDE275"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0C754EA4"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STRANKA, KI JE DOLŽNA PLAČATI STROŠKE:</w:t>
      </w:r>
      <w:r w:rsidRPr="00EF239E">
        <w:t xml:space="preserve">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(vpiše se ime naročnika zavarovanja, tj. kandidata oziroma ponudnika v postopku javnega naročanja)</w:t>
      </w:r>
    </w:p>
    <w:p w14:paraId="0B569C88"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14:paraId="14BFD4AB" w14:textId="77777777" w:rsidR="000761E5" w:rsidRPr="00EF239E" w:rsidRDefault="000761E5" w:rsidP="000761E5">
      <w:pPr>
        <w:jc w:val="both"/>
      </w:pPr>
      <w:r w:rsidRPr="00EF239E">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E4E4DA2" w14:textId="77777777" w:rsidR="000761E5" w:rsidRPr="00EF239E" w:rsidRDefault="000761E5" w:rsidP="000761E5">
      <w:pPr>
        <w:jc w:val="both"/>
      </w:pPr>
    </w:p>
    <w:p w14:paraId="3D050B74" w14:textId="77777777" w:rsidR="000761E5" w:rsidRPr="00EF239E" w:rsidRDefault="000761E5" w:rsidP="000761E5">
      <w:pPr>
        <w:jc w:val="both"/>
      </w:pPr>
      <w:r w:rsidRPr="00EF239E">
        <w:t xml:space="preserve">Zavarovanje se lahko unovči iz naslednjih razlogov, ki morajo biti navedeni v izjavi upravičenca oziroma zahtevi za plačilo: </w:t>
      </w:r>
    </w:p>
    <w:p w14:paraId="0595458C" w14:textId="77777777" w:rsidR="000761E5" w:rsidRPr="00EF239E" w:rsidRDefault="000761E5" w:rsidP="000761E5">
      <w:pPr>
        <w:numPr>
          <w:ilvl w:val="0"/>
          <w:numId w:val="56"/>
        </w:numPr>
        <w:jc w:val="both"/>
      </w:pPr>
      <w:r w:rsidRPr="00EF239E">
        <w:t>naročnik zavarovanja je umaknil ponudbo po poteku roka za prejem ponudb ali nedopustno spremenil ponudbo v času njene veljavnosti; ali</w:t>
      </w:r>
    </w:p>
    <w:p w14:paraId="4A99CE9F" w14:textId="77777777" w:rsidR="000761E5" w:rsidRPr="00EF239E" w:rsidRDefault="000761E5" w:rsidP="000761E5">
      <w:pPr>
        <w:numPr>
          <w:ilvl w:val="0"/>
          <w:numId w:val="56"/>
        </w:numPr>
        <w:jc w:val="both"/>
      </w:pPr>
      <w:r w:rsidRPr="00EF239E">
        <w:t>izbrani naročnik zavarovanja na poziv upravičenca ni podpisal pogodbe; ali</w:t>
      </w:r>
    </w:p>
    <w:p w14:paraId="09987D89" w14:textId="77777777" w:rsidR="000761E5" w:rsidRPr="00EF239E" w:rsidRDefault="000761E5" w:rsidP="000761E5">
      <w:pPr>
        <w:numPr>
          <w:ilvl w:val="0"/>
          <w:numId w:val="56"/>
        </w:numPr>
        <w:jc w:val="both"/>
      </w:pPr>
      <w:r w:rsidRPr="00EF239E">
        <w:t>izbrani naročnik zavarovanja ni predložil zavarovanja za dobro izvedbo pogodbenih obveznosti v skladu s pogoji naročila.</w:t>
      </w:r>
    </w:p>
    <w:p w14:paraId="3A14A718" w14:textId="77777777" w:rsidR="000761E5" w:rsidRPr="00EF239E" w:rsidRDefault="000761E5" w:rsidP="000761E5">
      <w:pPr>
        <w:jc w:val="both"/>
      </w:pPr>
    </w:p>
    <w:p w14:paraId="455B11A5" w14:textId="77777777" w:rsidR="000761E5" w:rsidRPr="00EF239E" w:rsidRDefault="000761E5" w:rsidP="000761E5">
      <w:pPr>
        <w:jc w:val="both"/>
      </w:pPr>
      <w:r w:rsidRPr="00EF239E">
        <w:t>Katerokoli zahtevo za plačilo po tem zavarovanju moramo prejeti na datum veljavnosti zavarovanja ali pred njim v zgoraj navedenem kraju predložitve.</w:t>
      </w:r>
    </w:p>
    <w:p w14:paraId="51C0BD2F" w14:textId="77777777" w:rsidR="000761E5" w:rsidRPr="00EF239E" w:rsidRDefault="000761E5" w:rsidP="000761E5">
      <w:pPr>
        <w:jc w:val="both"/>
      </w:pPr>
    </w:p>
    <w:p w14:paraId="6A269089" w14:textId="77777777" w:rsidR="000761E5" w:rsidRPr="00EF239E" w:rsidRDefault="000761E5" w:rsidP="000761E5">
      <w:pPr>
        <w:jc w:val="both"/>
      </w:pPr>
      <w:r w:rsidRPr="00EF239E">
        <w:t>Morebitne spore v zvezi s tem zavarovanjem rešuje stvarno pristojno sodišče v Ljubljani po slovenskem pravu.</w:t>
      </w:r>
    </w:p>
    <w:p w14:paraId="2C1635C6"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lastRenderedPageBreak/>
        <w:t>Za to zavarovanje veljajo Enotna pravila za garancije na poziv (EPGP) revizija iz leta 2010, izdana pri MTZ pod št. 758.</w:t>
      </w:r>
    </w:p>
    <w:p w14:paraId="6B19C844"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5724C2A7"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r w:rsidRPr="00EF239E">
        <w:tab/>
      </w:r>
      <w:r w:rsidRPr="00EF239E">
        <w:tab/>
      </w:r>
      <w:r w:rsidRPr="00EF239E">
        <w:tab/>
      </w:r>
      <w:r w:rsidRPr="00EF239E">
        <w:tab/>
      </w:r>
      <w:r w:rsidRPr="00EF239E">
        <w:tab/>
      </w:r>
      <w:r w:rsidRPr="00EF239E">
        <w:tab/>
      </w:r>
      <w:r w:rsidRPr="00EF239E">
        <w:tab/>
      </w:r>
      <w:r w:rsidRPr="00EF239E">
        <w:tab/>
        <w:t xml:space="preserve">      garant</w:t>
      </w:r>
      <w:r w:rsidRPr="00EF239E">
        <w:tab/>
      </w:r>
      <w:r w:rsidRPr="00EF239E">
        <w:tab/>
      </w:r>
      <w:r w:rsidRPr="00EF239E">
        <w:tab/>
      </w:r>
      <w:r w:rsidRPr="00EF239E">
        <w:tab/>
      </w:r>
      <w:r w:rsidRPr="00EF239E">
        <w:tab/>
      </w:r>
      <w:r w:rsidRPr="00EF239E">
        <w:tab/>
      </w:r>
      <w:r w:rsidRPr="00EF239E">
        <w:tab/>
      </w:r>
      <w:r w:rsidRPr="00EF239E">
        <w:tab/>
      </w:r>
      <w:r w:rsidRPr="00EF239E">
        <w:tab/>
        <w:t>(žig in podpis)</w:t>
      </w:r>
    </w:p>
    <w:p w14:paraId="384C5483" w14:textId="77777777" w:rsidR="000761E5" w:rsidRPr="00EF239E" w:rsidRDefault="000761E5" w:rsidP="000761E5">
      <w:pPr>
        <w:sectPr w:rsidR="000761E5" w:rsidRPr="00EF239E" w:rsidSect="00216551">
          <w:headerReference w:type="default" r:id="rId21"/>
          <w:pgSz w:w="11907" w:h="16840" w:code="9"/>
          <w:pgMar w:top="1134" w:right="1134" w:bottom="1134" w:left="1134" w:header="567" w:footer="567" w:gutter="0"/>
          <w:cols w:space="708"/>
        </w:sectPr>
      </w:pPr>
    </w:p>
    <w:p w14:paraId="6353093E" w14:textId="0B58BF3A" w:rsidR="000761E5" w:rsidRPr="00EF239E" w:rsidRDefault="000761E5" w:rsidP="000761E5">
      <w:pPr>
        <w:pStyle w:val="Naslov2"/>
        <w:tabs>
          <w:tab w:val="clear" w:pos="1504"/>
          <w:tab w:val="num" w:pos="576"/>
        </w:tabs>
        <w:ind w:left="0" w:firstLine="0"/>
        <w:rPr>
          <w:sz w:val="20"/>
        </w:rPr>
      </w:pPr>
      <w:bookmarkStart w:id="220" w:name="_Ref430072564"/>
      <w:bookmarkStart w:id="221" w:name="_Ref430072568"/>
      <w:bookmarkStart w:id="222" w:name="_Toc431890794"/>
      <w:bookmarkStart w:id="223" w:name="_Toc502827243"/>
      <w:r w:rsidRPr="00EF239E">
        <w:rPr>
          <w:sz w:val="20"/>
        </w:rPr>
        <w:lastRenderedPageBreak/>
        <w:t xml:space="preserve">Priloga </w:t>
      </w:r>
      <w:r w:rsidR="00216551" w:rsidRPr="00EF239E">
        <w:rPr>
          <w:sz w:val="20"/>
        </w:rPr>
        <w:t>8</w:t>
      </w:r>
      <w:r w:rsidRPr="00EF239E">
        <w:rPr>
          <w:sz w:val="20"/>
        </w:rPr>
        <w:t xml:space="preserve"> – Obrazec zavarovanja za dobro izvedbo pogodbenih obveznosti po EPGP - 758</w:t>
      </w:r>
      <w:bookmarkEnd w:id="220"/>
      <w:bookmarkEnd w:id="221"/>
      <w:bookmarkEnd w:id="222"/>
      <w:bookmarkEnd w:id="223"/>
    </w:p>
    <w:p w14:paraId="03967FB2" w14:textId="77777777" w:rsidR="000761E5" w:rsidRPr="00EF239E" w:rsidRDefault="000761E5" w:rsidP="000761E5"/>
    <w:p w14:paraId="3FAD7FEB"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EF239E">
        <w:rPr>
          <w:i/>
        </w:rPr>
        <w:t>Glava s podatki o garantu (zavarovalnici/banki) ali SWIFT ključ</w:t>
      </w:r>
    </w:p>
    <w:p w14:paraId="7E11334F"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14:paraId="74EA4ED7" w14:textId="10BB4E90"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rPr>
      </w:pPr>
      <w:r w:rsidRPr="00EF239E">
        <w:t>Za:</w:t>
      </w:r>
      <w:r w:rsidRPr="00EF239E">
        <w:tab/>
      </w:r>
      <w:r w:rsidRPr="00EF239E">
        <w:rPr>
          <w:b/>
          <w:i/>
        </w:rPr>
        <w:t>Inšpektorat RS za okolje in prostor, Dunajska cesta 58, 1000 Ljubljana</w:t>
      </w:r>
    </w:p>
    <w:p w14:paraId="5BDF72BC"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EF239E">
        <w:t xml:space="preserve">Datum: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(vpiše se datum izdaje)</w:t>
      </w:r>
    </w:p>
    <w:p w14:paraId="26416E0A"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37274402"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EF239E">
        <w:rPr>
          <w:b/>
        </w:rPr>
        <w:t>VRSTA ZAVAROVANJA:</w:t>
      </w:r>
      <w:r w:rsidRPr="00EF239E">
        <w:t xml:space="preserve">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(vpiše se vrsta zavarovanja: kavcijsko zavarovanje/bančna garancija)</w:t>
      </w:r>
    </w:p>
    <w:p w14:paraId="7868DA6A"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698FFE9B"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 xml:space="preserve">ŠTEVILKA: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(vpiše se številka zavarovanja)</w:t>
      </w:r>
    </w:p>
    <w:p w14:paraId="542761F0"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05E52808"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GARANT:</w:t>
      </w:r>
      <w:r w:rsidRPr="00EF239E">
        <w:t xml:space="preserve">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(vpiše se ime in naslov zavarovalnice/banke v kraju izdaje)</w:t>
      </w:r>
    </w:p>
    <w:p w14:paraId="433D6757"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25B2436F"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 xml:space="preserve">NAROČNIK: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(vpiše se ime in naslov naročnika zavarovanja, tj. v postopku javnega naročanja izbranega ponudnika)</w:t>
      </w:r>
    </w:p>
    <w:p w14:paraId="42D1B019"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015D8075" w14:textId="139A8FEA" w:rsidR="000761E5" w:rsidRPr="00EF239E" w:rsidRDefault="000761E5" w:rsidP="000761E5">
      <w:pPr>
        <w:tabs>
          <w:tab w:val="left" w:pos="720"/>
          <w:tab w:val="left" w:pos="1440"/>
          <w:tab w:val="left" w:pos="1701"/>
          <w:tab w:val="left" w:pos="2880"/>
          <w:tab w:val="left" w:pos="3600"/>
          <w:tab w:val="left" w:pos="4320"/>
          <w:tab w:val="left" w:pos="5040"/>
          <w:tab w:val="left" w:pos="5760"/>
          <w:tab w:val="left" w:pos="6480"/>
          <w:tab w:val="left" w:pos="7200"/>
          <w:tab w:val="left" w:pos="7920"/>
        </w:tabs>
        <w:jc w:val="both"/>
        <w:rPr>
          <w:b/>
          <w:i/>
        </w:rPr>
      </w:pPr>
      <w:r w:rsidRPr="00EF239E">
        <w:rPr>
          <w:b/>
        </w:rPr>
        <w:t>UPRAVIČENEC:</w:t>
      </w:r>
      <w:r w:rsidRPr="00EF239E">
        <w:tab/>
      </w:r>
      <w:r w:rsidRPr="00EF239E">
        <w:rPr>
          <w:b/>
          <w:i/>
        </w:rPr>
        <w:t xml:space="preserve">Inšpektorat RS za okolje in prostor, </w:t>
      </w:r>
      <w:r w:rsidR="00C1308A" w:rsidRPr="00EF239E">
        <w:rPr>
          <w:b/>
          <w:i/>
        </w:rPr>
        <w:t>Dunajska cesta 58</w:t>
      </w:r>
      <w:r w:rsidRPr="00EF239E">
        <w:rPr>
          <w:b/>
          <w:i/>
        </w:rPr>
        <w:t>, 1000 Ljubljana</w:t>
      </w:r>
    </w:p>
    <w:p w14:paraId="7B15C604"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0D5A8C88"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r w:rsidRPr="00EF239E">
        <w:rPr>
          <w:b/>
        </w:rPr>
        <w:t xml:space="preserve">OSNOVNI POSEL: </w:t>
      </w:r>
      <w:r w:rsidRPr="00EF239E">
        <w:t xml:space="preserve">obveznost naročnika zavarovanja iz pogodbe št.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z dne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(vpiše se številko in datum pogodbe o izvedbi javnega naročila, sklenjene na podlagi postopka z oznako XXXXXX)</w:t>
      </w:r>
      <w:r w:rsidRPr="00EF239E">
        <w:t xml:space="preserve"> </w:t>
      </w:r>
      <w:r w:rsidRPr="00EF239E">
        <w:rPr>
          <w:i/>
        </w:rPr>
        <w:t>za</w:t>
      </w:r>
      <w:r w:rsidRPr="00EF239E">
        <w:rPr>
          <w:b/>
          <w:i/>
        </w:rPr>
        <w:t xml:space="preserve"> </w:t>
      </w:r>
      <w:r w:rsidRPr="00EF239E">
        <w:rPr>
          <w:b/>
        </w:rPr>
        <w:t>»Prevzem, prevoz in predelava izrabljenih gum«</w:t>
      </w:r>
    </w:p>
    <w:p w14:paraId="65CDECD5"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i/>
        </w:rPr>
        <w:t xml:space="preserve"> </w:t>
      </w:r>
    </w:p>
    <w:p w14:paraId="2803A6C2"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 xml:space="preserve">ZNESEK IN VALUTA: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(vpiše se najvišji znesek s številko in besedo ter valuta)</w:t>
      </w:r>
    </w:p>
    <w:p w14:paraId="2F21323A"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27909511"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 xml:space="preserve">LISTINE, KI JIH JE POLEG IZJAVE TREBA PRILOŽITI ZAHTEVI ZA PLAČILO IN SE IZRECNO ZAHTEVAJO V SPODNJEM BESEDILU: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(nobena/navede se listina)</w:t>
      </w:r>
    </w:p>
    <w:p w14:paraId="70B37747"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2FF3D149"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JEZIK V ZAHTEVANIH LISTINAH:</w:t>
      </w:r>
      <w:r w:rsidRPr="00EF239E">
        <w:t xml:space="preserve"> slovenski</w:t>
      </w:r>
    </w:p>
    <w:p w14:paraId="37B0A5FA"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0EDC341A"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OBLIKA PREDLOŽITVE:</w:t>
      </w:r>
      <w:r w:rsidRPr="00EF239E">
        <w:t xml:space="preserve"> v papirni obliki s priporočeno pošto ali katerokoli obliko hitre pošte ali v elektronski obliki po SWIFT sistemu na naslov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(navede se SWIFT naslova garanta)</w:t>
      </w:r>
    </w:p>
    <w:p w14:paraId="30C7797A"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6F8C015A"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KRAJ PREDLOŽITVE:</w:t>
      </w:r>
      <w:r w:rsidRPr="00EF239E">
        <w:t xml:space="preserve">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(garant vpiše naslov podružnice, kjer se opravi predložitev papirnih listin, ali elektronski naslov za predložitev v elektronski obliki, kot na primer garantov SWIFT naslov)</w:t>
      </w:r>
      <w:r w:rsidRPr="00EF239E">
        <w:t xml:space="preserve"> </w:t>
      </w:r>
    </w:p>
    <w:p w14:paraId="691CD733"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t>Ne glede na navedeno, se predložitev papirnih listin lahko opravi v katerikoli podružnici garanta na območju Republike Slovenije.</w:t>
      </w:r>
      <w:r w:rsidRPr="00EF239E" w:rsidDel="00D4087F">
        <w:t xml:space="preserve"> </w:t>
      </w:r>
    </w:p>
    <w:p w14:paraId="1278A2F6"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t xml:space="preserve">  </w:t>
      </w:r>
    </w:p>
    <w:p w14:paraId="39106C44"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 xml:space="preserve">DATUM VELJAVNOSTI: </w:t>
      </w:r>
      <w:r w:rsidRPr="00EF239E">
        <w:fldChar w:fldCharType="begin">
          <w:ffData>
            <w:name w:val="Besedilo2"/>
            <w:enabled/>
            <w:calcOnExit w:val="0"/>
            <w:textInput>
              <w:default w:val="DD. MM. LLLL"/>
            </w:textInput>
          </w:ffData>
        </w:fldChar>
      </w:r>
      <w:r w:rsidRPr="00EF239E">
        <w:instrText xml:space="preserve"> FORMTEXT </w:instrText>
      </w:r>
      <w:r w:rsidRPr="00EF239E">
        <w:fldChar w:fldCharType="separate"/>
      </w:r>
      <w:r w:rsidRPr="00EF239E">
        <w:rPr>
          <w:noProof/>
        </w:rPr>
        <w:t>DD. MM. LLLL</w:t>
      </w:r>
      <w:r w:rsidRPr="00EF239E">
        <w:fldChar w:fldCharType="end"/>
      </w:r>
      <w:r w:rsidRPr="00EF239E">
        <w:t xml:space="preserve"> </w:t>
      </w:r>
      <w:r w:rsidRPr="00EF239E">
        <w:rPr>
          <w:i/>
        </w:rPr>
        <w:t>(vpiše se datum zapadlosti zavarovanja)</w:t>
      </w:r>
    </w:p>
    <w:p w14:paraId="46164FAF"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60FBC463"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STRANKA, KI JE DOLŽNA PLAČATI STROŠKE:</w:t>
      </w:r>
      <w:r w:rsidRPr="00EF239E">
        <w:t xml:space="preserve"> </w:t>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noProof/>
        </w:rPr>
        <w:t> </w:t>
      </w:r>
      <w:r w:rsidRPr="00EF239E">
        <w:rPr>
          <w:noProof/>
        </w:rPr>
        <w:t> </w:t>
      </w:r>
      <w:r w:rsidRPr="00EF239E">
        <w:rPr>
          <w:noProof/>
        </w:rPr>
        <w:t> </w:t>
      </w:r>
      <w:r w:rsidRPr="00EF239E">
        <w:rPr>
          <w:noProof/>
        </w:rPr>
        <w:t> </w:t>
      </w:r>
      <w:r w:rsidRPr="00EF239E">
        <w:rPr>
          <w:noProof/>
        </w:rPr>
        <w:t> </w:t>
      </w:r>
      <w:r w:rsidRPr="00EF239E">
        <w:fldChar w:fldCharType="end"/>
      </w:r>
      <w:r w:rsidRPr="00EF239E">
        <w:t xml:space="preserve"> </w:t>
      </w:r>
      <w:r w:rsidRPr="00EF239E">
        <w:rPr>
          <w:i/>
        </w:rPr>
        <w:t>(vpiše se ime naročnika zavarovanja, tj. v postopku javnega naročanja izbranega ponudnika)</w:t>
      </w:r>
    </w:p>
    <w:p w14:paraId="35AA05AC"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14:paraId="56A86D0D" w14:textId="77777777" w:rsidR="000761E5" w:rsidRPr="00EF239E"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14:paraId="166C7633" w14:textId="77777777" w:rsidR="000761E5" w:rsidRPr="00EF239E" w:rsidRDefault="000761E5" w:rsidP="000761E5">
      <w:pPr>
        <w:jc w:val="both"/>
      </w:pPr>
      <w:r w:rsidRPr="00EF239E">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9FF3A46" w14:textId="77777777" w:rsidR="000761E5" w:rsidRPr="00EF239E" w:rsidRDefault="000761E5" w:rsidP="000761E5">
      <w:pPr>
        <w:jc w:val="both"/>
      </w:pPr>
    </w:p>
    <w:p w14:paraId="2F6B6EAA" w14:textId="77777777" w:rsidR="000761E5" w:rsidRPr="00EF239E" w:rsidRDefault="000761E5" w:rsidP="000761E5">
      <w:pPr>
        <w:jc w:val="both"/>
      </w:pPr>
      <w:r w:rsidRPr="00EF239E">
        <w:t>Katerokoli zahtevo za plačilo po tem zavarovanju moramo prejeti na datum veljavnosti zavarovanja ali pred njim v zgoraj navedenem kraju predložitve.</w:t>
      </w:r>
    </w:p>
    <w:p w14:paraId="4781446D" w14:textId="77777777" w:rsidR="000761E5" w:rsidRPr="00EF239E" w:rsidRDefault="000761E5" w:rsidP="000761E5">
      <w:pPr>
        <w:jc w:val="both"/>
      </w:pPr>
    </w:p>
    <w:p w14:paraId="452AED2D" w14:textId="77777777" w:rsidR="000761E5" w:rsidRPr="00EF239E" w:rsidRDefault="000761E5" w:rsidP="000761E5">
      <w:pPr>
        <w:jc w:val="both"/>
      </w:pPr>
      <w:r w:rsidRPr="00EF239E">
        <w:t>Morebitne spore v zvezi s tem zavarovanjem rešuje stvarno pristojno sodišče v Ljubljani po slovenskem pravu.</w:t>
      </w:r>
    </w:p>
    <w:p w14:paraId="1AD9C08D" w14:textId="77777777" w:rsidR="000761E5" w:rsidRPr="00EF239E" w:rsidRDefault="000761E5" w:rsidP="000761E5">
      <w:pPr>
        <w:jc w:val="both"/>
      </w:pPr>
    </w:p>
    <w:p w14:paraId="2EBC9599" w14:textId="77777777" w:rsidR="000761E5" w:rsidRPr="00EF239E" w:rsidRDefault="000761E5" w:rsidP="000761E5">
      <w:pPr>
        <w:jc w:val="both"/>
      </w:pPr>
      <w:r w:rsidRPr="00EF239E">
        <w:t>Za to zavarovanje veljajo Enotna pravila za garancije na poziv (EPGP) revizija iz leta 2010, izdana pri MTZ pod št. 758.</w:t>
      </w:r>
    </w:p>
    <w:p w14:paraId="13C3E726" w14:textId="77777777" w:rsidR="000761E5" w:rsidRPr="00EF239E" w:rsidRDefault="000761E5" w:rsidP="000761E5">
      <w:pPr>
        <w:jc w:val="both"/>
      </w:pPr>
    </w:p>
    <w:p w14:paraId="5D876B1A" w14:textId="77777777" w:rsidR="000761E5" w:rsidRDefault="000761E5" w:rsidP="0007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r w:rsidRPr="00EF239E">
        <w:tab/>
      </w:r>
      <w:r w:rsidRPr="00EF239E">
        <w:tab/>
      </w:r>
      <w:r w:rsidRPr="00EF239E">
        <w:tab/>
      </w:r>
      <w:r w:rsidRPr="00EF239E">
        <w:tab/>
      </w:r>
      <w:r w:rsidRPr="00EF239E">
        <w:tab/>
      </w:r>
      <w:r w:rsidRPr="00EF239E">
        <w:tab/>
      </w:r>
      <w:r w:rsidRPr="00EF239E">
        <w:tab/>
      </w:r>
      <w:r w:rsidRPr="00EF239E">
        <w:tab/>
        <w:t xml:space="preserve">     garant</w:t>
      </w:r>
      <w:r w:rsidRPr="00EF239E">
        <w:tab/>
      </w:r>
      <w:r w:rsidRPr="00EF239E">
        <w:tab/>
      </w:r>
      <w:r w:rsidRPr="00EF239E">
        <w:tab/>
      </w:r>
      <w:r w:rsidRPr="00EF239E">
        <w:tab/>
      </w:r>
      <w:r w:rsidRPr="00EF239E">
        <w:tab/>
      </w:r>
      <w:r w:rsidRPr="00EF239E">
        <w:tab/>
      </w:r>
      <w:r w:rsidRPr="00EF239E">
        <w:tab/>
      </w:r>
      <w:r w:rsidRPr="00EF239E">
        <w:tab/>
      </w:r>
      <w:r w:rsidRPr="00EF239E">
        <w:tab/>
        <w:t>(žig in podpis)</w:t>
      </w:r>
    </w:p>
    <w:p w14:paraId="2F24BD88" w14:textId="77777777" w:rsidR="000761E5" w:rsidRPr="00BB7698" w:rsidRDefault="000761E5" w:rsidP="000761E5"/>
    <w:p w14:paraId="7FA8B00A" w14:textId="2A37874E" w:rsidR="000761E5" w:rsidRDefault="000761E5" w:rsidP="00D3370B">
      <w:pPr>
        <w:shd w:val="clear" w:color="auto" w:fill="FFFFFF"/>
        <w:tabs>
          <w:tab w:val="left" w:pos="9000"/>
        </w:tabs>
        <w:jc w:val="both"/>
        <w:rPr>
          <w:color w:val="000000"/>
          <w:szCs w:val="22"/>
          <w:lang w:eastAsia="en-US"/>
        </w:rPr>
      </w:pPr>
    </w:p>
    <w:sectPr w:rsidR="000761E5" w:rsidSect="00216551">
      <w:headerReference w:type="default" r:id="rId22"/>
      <w:pgSz w:w="11907" w:h="16840" w:code="9"/>
      <w:pgMar w:top="1134" w:right="1134" w:bottom="1134" w:left="1134" w:header="567"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84AEF3" w14:textId="77777777" w:rsidR="00747228" w:rsidRDefault="00747228">
      <w:r>
        <w:separator/>
      </w:r>
    </w:p>
  </w:endnote>
  <w:endnote w:type="continuationSeparator" w:id="0">
    <w:p w14:paraId="06BAC4B7" w14:textId="77777777" w:rsidR="00747228" w:rsidRDefault="00747228">
      <w:r>
        <w:continuationSeparator/>
      </w:r>
    </w:p>
  </w:endnote>
  <w:endnote w:type="continuationNotice" w:id="1">
    <w:p w14:paraId="56B658A8" w14:textId="77777777" w:rsidR="00747228" w:rsidRDefault="00747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Republika">
    <w:altName w:val="Arial Narrow"/>
    <w:panose1 w:val="00000000000000000000"/>
    <w:charset w:val="EE"/>
    <w:family w:val="auto"/>
    <w:notTrueType/>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F2A79" w14:textId="77777777" w:rsidR="00747228" w:rsidRDefault="00747228" w:rsidP="0095567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67D49A3" w14:textId="77777777" w:rsidR="00747228" w:rsidRDefault="00747228">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5E8A5" w14:textId="77777777" w:rsidR="00747228" w:rsidRDefault="00747228" w:rsidP="005769DE">
    <w:pPr>
      <w:pStyle w:val="Noga"/>
      <w:framePr w:wrap="around" w:vAnchor="text" w:hAnchor="margin" w:xAlign="center" w:y="1"/>
      <w:rPr>
        <w:rStyle w:val="tevilkastrani"/>
        <w:rFonts w:cs="Arial"/>
      </w:rPr>
    </w:pPr>
    <w:r>
      <w:rPr>
        <w:rStyle w:val="tevilkastrani"/>
        <w:rFonts w:cs="Arial"/>
      </w:rPr>
      <w:fldChar w:fldCharType="begin"/>
    </w:r>
    <w:r>
      <w:rPr>
        <w:rStyle w:val="tevilkastrani"/>
        <w:rFonts w:cs="Arial"/>
      </w:rPr>
      <w:instrText xml:space="preserve">PAGE  </w:instrText>
    </w:r>
    <w:r>
      <w:rPr>
        <w:rStyle w:val="tevilkastrani"/>
        <w:rFonts w:cs="Arial"/>
      </w:rPr>
      <w:fldChar w:fldCharType="separate"/>
    </w:r>
    <w:r w:rsidR="0098185F">
      <w:rPr>
        <w:rStyle w:val="tevilkastrani"/>
        <w:rFonts w:cs="Arial"/>
        <w:noProof/>
      </w:rPr>
      <w:t>3</w:t>
    </w:r>
    <w:r>
      <w:rPr>
        <w:rStyle w:val="tevilkastrani"/>
        <w:rFonts w:cs="Arial"/>
      </w:rPr>
      <w:fldChar w:fldCharType="end"/>
    </w:r>
  </w:p>
  <w:p w14:paraId="156ABA84" w14:textId="77777777" w:rsidR="00747228" w:rsidRDefault="00747228" w:rsidP="00711649">
    <w:pPr>
      <w:pStyle w:val="Nog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9AD25" w14:textId="77777777" w:rsidR="00747228" w:rsidRPr="00740284" w:rsidRDefault="00747228">
    <w:pPr>
      <w:overflowPunct w:val="0"/>
      <w:autoSpaceDE w:val="0"/>
      <w:autoSpaceDN w:val="0"/>
      <w:adjustRightInd w:val="0"/>
      <w:jc w:val="both"/>
      <w:rPr>
        <w:sz w:val="18"/>
        <w:szCs w:val="18"/>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sidRPr="00740284">
      <w:rPr>
        <w:rStyle w:val="tevilkastrani"/>
        <w:sz w:val="18"/>
        <w:szCs w:val="18"/>
      </w:rPr>
      <w:fldChar w:fldCharType="begin"/>
    </w:r>
    <w:r w:rsidRPr="00740284">
      <w:rPr>
        <w:rStyle w:val="tevilkastrani"/>
        <w:sz w:val="18"/>
        <w:szCs w:val="18"/>
      </w:rPr>
      <w:instrText xml:space="preserve"> PAGE </w:instrText>
    </w:r>
    <w:r w:rsidRPr="00740284">
      <w:rPr>
        <w:rStyle w:val="tevilkastrani"/>
        <w:sz w:val="18"/>
        <w:szCs w:val="18"/>
      </w:rPr>
      <w:fldChar w:fldCharType="separate"/>
    </w:r>
    <w:r w:rsidR="0098185F">
      <w:rPr>
        <w:rStyle w:val="tevilkastrani"/>
        <w:noProof/>
        <w:sz w:val="18"/>
        <w:szCs w:val="18"/>
      </w:rPr>
      <w:t>21</w:t>
    </w:r>
    <w:r w:rsidRPr="00740284">
      <w:rPr>
        <w:rStyle w:val="tevilkastrani"/>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FBA33" w14:textId="77777777" w:rsidR="00747228" w:rsidRPr="006D42DC" w:rsidRDefault="00747228">
    <w:pPr>
      <w:pStyle w:val="Noga"/>
      <w:tabs>
        <w:tab w:val="center" w:pos="4820"/>
        <w:tab w:val="left" w:pos="5475"/>
      </w:tabs>
      <w:spacing w:before="240"/>
      <w:rPr>
        <w:i/>
        <w:noProof/>
        <w:lang w:val="de-DE"/>
      </w:rPr>
    </w:pPr>
    <w:r w:rsidRPr="006D42DC">
      <w:rPr>
        <w:noProof/>
        <w:sz w:val="16"/>
        <w:lang w:val="de-DE"/>
      </w:rPr>
      <w:t>PRAETOR d.o.o.</w:t>
    </w:r>
    <w:r w:rsidRPr="006D42DC">
      <w:rPr>
        <w:noProof/>
        <w:sz w:val="16"/>
        <w:vertAlign w:val="superscript"/>
        <w:lang w:val="de-DE"/>
      </w:rPr>
      <w:t>©</w:t>
    </w:r>
    <w:r w:rsidRPr="006D42DC">
      <w:rPr>
        <w:noProof/>
        <w:sz w:val="16"/>
        <w:lang w:val="de-DE"/>
      </w:rPr>
      <w:tab/>
    </w:r>
    <w:r w:rsidRPr="006D42DC">
      <w:rPr>
        <w:noProof/>
        <w:sz w:val="16"/>
        <w:lang w:val="de-DE"/>
      </w:rPr>
      <w:tab/>
    </w:r>
    <w:r w:rsidRPr="006D42DC">
      <w:rPr>
        <w:noProof/>
        <w:sz w:val="16"/>
        <w:lang w:val="de-DE"/>
      </w:rPr>
      <w:tab/>
    </w:r>
    <w:r w:rsidRPr="006D42DC">
      <w:rPr>
        <w:noProof/>
        <w:sz w:val="16"/>
        <w:lang w:val="de-DE"/>
      </w:rPr>
      <w:tab/>
    </w:r>
    <w:r w:rsidRPr="006D42DC">
      <w:rPr>
        <w:noProof/>
        <w:sz w:val="16"/>
        <w:lang w:val="de-DE"/>
      </w:rPr>
      <w:tab/>
    </w:r>
    <w:r w:rsidRPr="006D42DC">
      <w:rPr>
        <w:noProof/>
        <w:sz w:val="16"/>
        <w:lang w:val="de-DE"/>
      </w:rPr>
      <w:tab/>
    </w:r>
    <w:r w:rsidRPr="006D42DC">
      <w:rPr>
        <w:noProof/>
        <w:sz w:val="16"/>
        <w:lang w:val="de-DE"/>
      </w:rPr>
      <w:tab/>
      <w:t xml:space="preserve">Stran </w:t>
    </w:r>
    <w:r>
      <w:rPr>
        <w:noProof/>
        <w:sz w:val="16"/>
      </w:rPr>
      <w:fldChar w:fldCharType="begin"/>
    </w:r>
    <w:r w:rsidRPr="006D42DC">
      <w:rPr>
        <w:noProof/>
        <w:sz w:val="16"/>
        <w:lang w:val="de-DE"/>
      </w:rPr>
      <w:instrText xml:space="preserve"> PAGE </w:instrText>
    </w:r>
    <w:r>
      <w:rPr>
        <w:noProof/>
        <w:sz w:val="16"/>
      </w:rPr>
      <w:fldChar w:fldCharType="separate"/>
    </w:r>
    <w:r w:rsidRPr="006D42DC">
      <w:rPr>
        <w:noProof/>
        <w:sz w:val="16"/>
        <w:lang w:val="de-DE"/>
      </w:rPr>
      <w:t>4</w:t>
    </w:r>
    <w:r>
      <w:rPr>
        <w:noProof/>
        <w:sz w:val="16"/>
      </w:rPr>
      <w:fldChar w:fldCharType="end"/>
    </w:r>
    <w:r w:rsidRPr="006D42DC">
      <w:rPr>
        <w:noProof/>
        <w:sz w:val="16"/>
        <w:lang w:val="de-DE"/>
      </w:rPr>
      <w:tab/>
      <w:t xml:space="preserve">/ </w:t>
    </w:r>
    <w:r>
      <w:rPr>
        <w:rStyle w:val="tevilkastrani"/>
        <w:sz w:val="16"/>
      </w:rPr>
      <w:fldChar w:fldCharType="begin"/>
    </w:r>
    <w:r w:rsidRPr="006D42DC">
      <w:rPr>
        <w:rStyle w:val="tevilkastrani"/>
        <w:sz w:val="16"/>
        <w:lang w:val="de-DE"/>
      </w:rPr>
      <w:instrText xml:space="preserve"> NUMPAGES </w:instrText>
    </w:r>
    <w:r>
      <w:rPr>
        <w:rStyle w:val="tevilkastrani"/>
        <w:sz w:val="16"/>
      </w:rPr>
      <w:fldChar w:fldCharType="separate"/>
    </w:r>
    <w:r>
      <w:rPr>
        <w:rStyle w:val="tevilkastrani"/>
        <w:noProof/>
        <w:sz w:val="16"/>
        <w:lang w:val="de-DE"/>
      </w:rPr>
      <w:t>31</w:t>
    </w:r>
    <w:r>
      <w:rPr>
        <w:rStyle w:val="tevilkastrani"/>
        <w:sz w:val="16"/>
      </w:rPr>
      <w:fldChar w:fldCharType="end"/>
    </w:r>
  </w:p>
  <w:p w14:paraId="525702F4" w14:textId="77777777" w:rsidR="00747228" w:rsidRPr="006D42DC" w:rsidRDefault="00747228">
    <w:pPr>
      <w:pStyle w:val="Noga"/>
      <w:rPr>
        <w:lang w:val="de-D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8BBFE" w14:textId="77777777" w:rsidR="00747228" w:rsidRDefault="00747228">
      <w:r>
        <w:separator/>
      </w:r>
    </w:p>
  </w:footnote>
  <w:footnote w:type="continuationSeparator" w:id="0">
    <w:p w14:paraId="03CEA93A" w14:textId="77777777" w:rsidR="00747228" w:rsidRDefault="00747228">
      <w:r>
        <w:continuationSeparator/>
      </w:r>
    </w:p>
  </w:footnote>
  <w:footnote w:type="continuationNotice" w:id="1">
    <w:p w14:paraId="443463A3" w14:textId="77777777" w:rsidR="00747228" w:rsidRDefault="0074722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C2875" w14:textId="77777777" w:rsidR="00747228" w:rsidRDefault="00747228">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61D74" w14:textId="77777777" w:rsidR="00747228" w:rsidRPr="001E69D6" w:rsidRDefault="00747228" w:rsidP="001E69D6">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BC240" w14:textId="77777777" w:rsidR="00747228" w:rsidRPr="00A3120C" w:rsidRDefault="00747228" w:rsidP="00A3120C">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4DA622" w14:textId="77777777" w:rsidR="00747228" w:rsidRPr="00806BE6" w:rsidRDefault="00747228" w:rsidP="00806BE6">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C462F" w14:textId="77777777" w:rsidR="00747228" w:rsidRPr="00806BE6" w:rsidRDefault="00747228" w:rsidP="00806BE6">
    <w:pPr>
      <w:pStyle w:val="Glav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21378B" w14:textId="77777777" w:rsidR="00747228" w:rsidRPr="00806BE6" w:rsidRDefault="00747228" w:rsidP="00806BE6">
    <w:pPr>
      <w:pStyle w:val="Glav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7D244" w14:textId="1FE7752F" w:rsidR="00747228" w:rsidRPr="000761E5" w:rsidRDefault="00747228" w:rsidP="000761E5">
    <w:pPr>
      <w:pStyle w:val="Glav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06FF95" w14:textId="243DCA73" w:rsidR="00747228" w:rsidRPr="000761E5" w:rsidRDefault="00747228" w:rsidP="000761E5">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7BB5"/>
    <w:multiLevelType w:val="hybridMultilevel"/>
    <w:tmpl w:val="3D821712"/>
    <w:lvl w:ilvl="0" w:tplc="74FA044E">
      <w:start w:val="1"/>
      <w:numFmt w:val="bullet"/>
      <w:lvlText w:val="-"/>
      <w:lvlJc w:val="left"/>
      <w:pPr>
        <w:tabs>
          <w:tab w:val="num" w:pos="357"/>
        </w:tabs>
        <w:ind w:left="357" w:hanging="357"/>
      </w:pPr>
      <w:rPr>
        <w:rFonts w:ascii="Arial"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6000E9"/>
    <w:multiLevelType w:val="hybridMultilevel"/>
    <w:tmpl w:val="7914506C"/>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2C01BEC"/>
    <w:multiLevelType w:val="hybridMultilevel"/>
    <w:tmpl w:val="CD548EB4"/>
    <w:lvl w:ilvl="0" w:tplc="FFFFFFFF">
      <w:start w:val="1"/>
      <w:numFmt w:val="bullet"/>
      <w:lvlText w:val="-"/>
      <w:lvlJc w:val="left"/>
      <w:pPr>
        <w:tabs>
          <w:tab w:val="num" w:pos="1080"/>
        </w:tabs>
        <w:ind w:left="1080" w:hanging="360"/>
      </w:pPr>
      <w:rPr>
        <w:rFonts w:ascii="Tahoma" w:eastAsia="Times New Roman" w:hAnsi="Tahoma"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55E1125"/>
    <w:multiLevelType w:val="hybridMultilevel"/>
    <w:tmpl w:val="BFD4B5F0"/>
    <w:lvl w:ilvl="0" w:tplc="FFFFFFFF">
      <w:start w:val="1"/>
      <w:numFmt w:val="bullet"/>
      <w:lvlText w:val="-"/>
      <w:lvlJc w:val="left"/>
      <w:pPr>
        <w:tabs>
          <w:tab w:val="num" w:pos="1080"/>
        </w:tabs>
        <w:ind w:left="1080" w:hanging="360"/>
      </w:pPr>
      <w:rPr>
        <w:rFonts w:ascii="Tahoma" w:eastAsia="Times New Roman" w:hAnsi="Tahoma"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099F5559"/>
    <w:multiLevelType w:val="hybridMultilevel"/>
    <w:tmpl w:val="12709088"/>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382FF6"/>
    <w:multiLevelType w:val="hybridMultilevel"/>
    <w:tmpl w:val="7DC6760A"/>
    <w:lvl w:ilvl="0" w:tplc="F49C9A18">
      <w:start w:val="1"/>
      <w:numFmt w:val="decimal"/>
      <w:lvlText w:val="%1."/>
      <w:lvlJc w:val="left"/>
      <w:pPr>
        <w:ind w:left="1146" w:hanging="360"/>
      </w:pPr>
      <w:rPr>
        <w:rFonts w:hint="default"/>
        <w:b w:val="0"/>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7" w15:restartNumberingAfterBreak="0">
    <w:nsid w:val="0EE63B4B"/>
    <w:multiLevelType w:val="hybridMultilevel"/>
    <w:tmpl w:val="83AAB456"/>
    <w:lvl w:ilvl="0" w:tplc="2E282068">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F973A3F"/>
    <w:multiLevelType w:val="hybridMultilevel"/>
    <w:tmpl w:val="77BE54B2"/>
    <w:lvl w:ilvl="0" w:tplc="97CAAB1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03D2B90"/>
    <w:multiLevelType w:val="hybridMultilevel"/>
    <w:tmpl w:val="ED6E5CB0"/>
    <w:lvl w:ilvl="0" w:tplc="0409000F">
      <w:start w:val="1"/>
      <w:numFmt w:val="decimal"/>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1" w15:restartNumberingAfterBreak="0">
    <w:nsid w:val="122710C9"/>
    <w:multiLevelType w:val="hybridMultilevel"/>
    <w:tmpl w:val="42C4D686"/>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916474"/>
    <w:multiLevelType w:val="hybridMultilevel"/>
    <w:tmpl w:val="0A28F5C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901D11"/>
    <w:multiLevelType w:val="hybridMultilevel"/>
    <w:tmpl w:val="73BA1482"/>
    <w:lvl w:ilvl="0" w:tplc="0424000F">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4" w15:restartNumberingAfterBreak="0">
    <w:nsid w:val="1A1C4726"/>
    <w:multiLevelType w:val="hybridMultilevel"/>
    <w:tmpl w:val="D5826890"/>
    <w:lvl w:ilvl="0" w:tplc="F49C9A1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07324D"/>
    <w:multiLevelType w:val="hybridMultilevel"/>
    <w:tmpl w:val="D5A0D8EA"/>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531E6F"/>
    <w:multiLevelType w:val="multilevel"/>
    <w:tmpl w:val="9D309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E5A0B3D"/>
    <w:multiLevelType w:val="hybridMultilevel"/>
    <w:tmpl w:val="E4BEF14E"/>
    <w:lvl w:ilvl="0" w:tplc="F49C9A1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A25CB2"/>
    <w:multiLevelType w:val="hybridMultilevel"/>
    <w:tmpl w:val="1CEAB71E"/>
    <w:lvl w:ilvl="0" w:tplc="F99CA31C">
      <w:start w:val="1"/>
      <w:numFmt w:val="bullet"/>
      <w:lvlText w:val="-"/>
      <w:lvlJc w:val="left"/>
      <w:pPr>
        <w:tabs>
          <w:tab w:val="num" w:pos="0"/>
        </w:tabs>
        <w:ind w:left="924" w:hanging="924"/>
      </w:pPr>
      <w:rPr>
        <w:rFonts w:ascii="Tahoma" w:eastAsia="Times New Roman" w:hAnsi="Tahoma" w:hint="default"/>
      </w:rPr>
    </w:lvl>
    <w:lvl w:ilvl="1" w:tplc="8B4EBDC0">
      <w:start w:val="1"/>
      <w:numFmt w:val="upperRoman"/>
      <w:lvlText w:val="%2."/>
      <w:lvlJc w:val="right"/>
      <w:pPr>
        <w:tabs>
          <w:tab w:val="num" w:pos="1260"/>
        </w:tabs>
        <w:ind w:left="1260" w:hanging="18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716871"/>
    <w:multiLevelType w:val="hybridMultilevel"/>
    <w:tmpl w:val="8C32E73E"/>
    <w:lvl w:ilvl="0" w:tplc="97CAAB1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70F1BC2"/>
    <w:multiLevelType w:val="hybridMultilevel"/>
    <w:tmpl w:val="0D048D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DA41627"/>
    <w:multiLevelType w:val="hybridMultilevel"/>
    <w:tmpl w:val="458C98E8"/>
    <w:lvl w:ilvl="0" w:tplc="194A6E6C">
      <w:start w:val="1"/>
      <w:numFmt w:val="decimal"/>
      <w:lvlText w:val="%1."/>
      <w:lvlJc w:val="left"/>
      <w:pPr>
        <w:tabs>
          <w:tab w:val="num" w:pos="720"/>
        </w:tabs>
        <w:ind w:left="720" w:hanging="360"/>
      </w:pPr>
      <w:rPr>
        <w:rFonts w:hint="default"/>
      </w:rPr>
    </w:lvl>
    <w:lvl w:ilvl="1" w:tplc="04240003">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2" w15:restartNumberingAfterBreak="0">
    <w:nsid w:val="30087155"/>
    <w:multiLevelType w:val="hybridMultilevel"/>
    <w:tmpl w:val="22AC75DC"/>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ind w:left="1500" w:hanging="360"/>
      </w:pPr>
      <w:rPr>
        <w:rFonts w:ascii="Courier New" w:hAnsi="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hint="default"/>
      </w:rPr>
    </w:lvl>
    <w:lvl w:ilvl="8" w:tplc="04240005">
      <w:start w:val="1"/>
      <w:numFmt w:val="bullet"/>
      <w:lvlText w:val=""/>
      <w:lvlJc w:val="left"/>
      <w:pPr>
        <w:ind w:left="6540" w:hanging="360"/>
      </w:pPr>
      <w:rPr>
        <w:rFonts w:ascii="Wingdings" w:hAnsi="Wingdings" w:hint="default"/>
      </w:rPr>
    </w:lvl>
  </w:abstractNum>
  <w:abstractNum w:abstractNumId="23" w15:restartNumberingAfterBreak="0">
    <w:nsid w:val="3119584B"/>
    <w:multiLevelType w:val="hybridMultilevel"/>
    <w:tmpl w:val="B4D6E9D6"/>
    <w:lvl w:ilvl="0" w:tplc="2DEC2CC4">
      <w:start w:val="3"/>
      <w:numFmt w:val="decimal"/>
      <w:lvlText w:val="%1."/>
      <w:lvlJc w:val="left"/>
      <w:pPr>
        <w:tabs>
          <w:tab w:val="num" w:pos="4472"/>
        </w:tabs>
        <w:ind w:left="4472" w:hanging="360"/>
      </w:pPr>
      <w:rPr>
        <w:rFonts w:hint="default"/>
      </w:rPr>
    </w:lvl>
    <w:lvl w:ilvl="1" w:tplc="04240003">
      <w:start w:val="1"/>
      <w:numFmt w:val="bullet"/>
      <w:lvlText w:val="o"/>
      <w:lvlJc w:val="left"/>
      <w:pPr>
        <w:tabs>
          <w:tab w:val="num" w:pos="5192"/>
        </w:tabs>
        <w:ind w:left="5192" w:hanging="360"/>
      </w:pPr>
      <w:rPr>
        <w:rFonts w:ascii="Courier New" w:hAnsi="Courier New" w:cs="Courier New" w:hint="default"/>
      </w:rPr>
    </w:lvl>
    <w:lvl w:ilvl="2" w:tplc="0424001B" w:tentative="1">
      <w:start w:val="1"/>
      <w:numFmt w:val="lowerRoman"/>
      <w:lvlText w:val="%3."/>
      <w:lvlJc w:val="right"/>
      <w:pPr>
        <w:tabs>
          <w:tab w:val="num" w:pos="5912"/>
        </w:tabs>
        <w:ind w:left="5912" w:hanging="180"/>
      </w:pPr>
    </w:lvl>
    <w:lvl w:ilvl="3" w:tplc="0424000F" w:tentative="1">
      <w:start w:val="1"/>
      <w:numFmt w:val="decimal"/>
      <w:lvlText w:val="%4."/>
      <w:lvlJc w:val="left"/>
      <w:pPr>
        <w:tabs>
          <w:tab w:val="num" w:pos="6632"/>
        </w:tabs>
        <w:ind w:left="6632" w:hanging="360"/>
      </w:pPr>
    </w:lvl>
    <w:lvl w:ilvl="4" w:tplc="04240019" w:tentative="1">
      <w:start w:val="1"/>
      <w:numFmt w:val="lowerLetter"/>
      <w:lvlText w:val="%5."/>
      <w:lvlJc w:val="left"/>
      <w:pPr>
        <w:tabs>
          <w:tab w:val="num" w:pos="7352"/>
        </w:tabs>
        <w:ind w:left="7352" w:hanging="360"/>
      </w:pPr>
    </w:lvl>
    <w:lvl w:ilvl="5" w:tplc="0424001B" w:tentative="1">
      <w:start w:val="1"/>
      <w:numFmt w:val="lowerRoman"/>
      <w:lvlText w:val="%6."/>
      <w:lvlJc w:val="right"/>
      <w:pPr>
        <w:tabs>
          <w:tab w:val="num" w:pos="8072"/>
        </w:tabs>
        <w:ind w:left="8072" w:hanging="180"/>
      </w:pPr>
    </w:lvl>
    <w:lvl w:ilvl="6" w:tplc="0424000F" w:tentative="1">
      <w:start w:val="1"/>
      <w:numFmt w:val="decimal"/>
      <w:lvlText w:val="%7."/>
      <w:lvlJc w:val="left"/>
      <w:pPr>
        <w:tabs>
          <w:tab w:val="num" w:pos="8792"/>
        </w:tabs>
        <w:ind w:left="8792" w:hanging="360"/>
      </w:pPr>
    </w:lvl>
    <w:lvl w:ilvl="7" w:tplc="04240019" w:tentative="1">
      <w:start w:val="1"/>
      <w:numFmt w:val="lowerLetter"/>
      <w:lvlText w:val="%8."/>
      <w:lvlJc w:val="left"/>
      <w:pPr>
        <w:tabs>
          <w:tab w:val="num" w:pos="9512"/>
        </w:tabs>
        <w:ind w:left="9512" w:hanging="360"/>
      </w:pPr>
    </w:lvl>
    <w:lvl w:ilvl="8" w:tplc="0424001B" w:tentative="1">
      <w:start w:val="1"/>
      <w:numFmt w:val="lowerRoman"/>
      <w:lvlText w:val="%9."/>
      <w:lvlJc w:val="right"/>
      <w:pPr>
        <w:tabs>
          <w:tab w:val="num" w:pos="10232"/>
        </w:tabs>
        <w:ind w:left="10232" w:hanging="180"/>
      </w:pPr>
    </w:lvl>
  </w:abstractNum>
  <w:abstractNum w:abstractNumId="24" w15:restartNumberingAfterBreak="0">
    <w:nsid w:val="316D71DC"/>
    <w:multiLevelType w:val="hybridMultilevel"/>
    <w:tmpl w:val="8E8C2264"/>
    <w:lvl w:ilvl="0" w:tplc="0424000F">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5" w15:restartNumberingAfterBreak="0">
    <w:nsid w:val="333250E2"/>
    <w:multiLevelType w:val="hybridMultilevel"/>
    <w:tmpl w:val="68C23FF0"/>
    <w:lvl w:ilvl="0" w:tplc="FFFFFFFF">
      <w:start w:val="1"/>
      <w:numFmt w:val="bullet"/>
      <w:lvlText w:val="-"/>
      <w:lvlJc w:val="left"/>
      <w:pPr>
        <w:tabs>
          <w:tab w:val="num" w:pos="1080"/>
        </w:tabs>
        <w:ind w:left="1080" w:hanging="360"/>
      </w:pPr>
      <w:rPr>
        <w:rFonts w:ascii="Tahoma" w:eastAsia="Times New Roman" w:hAnsi="Tahoma"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6" w15:restartNumberingAfterBreak="0">
    <w:nsid w:val="35216F79"/>
    <w:multiLevelType w:val="hybridMultilevel"/>
    <w:tmpl w:val="9BEE91DC"/>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95A61E7"/>
    <w:multiLevelType w:val="hybridMultilevel"/>
    <w:tmpl w:val="51AA666A"/>
    <w:lvl w:ilvl="0" w:tplc="F49C9A18">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B1D01CE"/>
    <w:multiLevelType w:val="hybridMultilevel"/>
    <w:tmpl w:val="77F0CE28"/>
    <w:lvl w:ilvl="0" w:tplc="C5E22CCA">
      <w:start w:val="1"/>
      <w:numFmt w:val="decimal"/>
      <w:lvlText w:val="%1."/>
      <w:lvlJc w:val="right"/>
      <w:pPr>
        <w:ind w:left="720" w:hanging="360"/>
      </w:pPr>
      <w:rPr>
        <w:rFonts w:ascii="Arial" w:hAnsi="Arial" w:hint="default"/>
        <w:b/>
        <w:i w:val="0"/>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B416728"/>
    <w:multiLevelType w:val="hybridMultilevel"/>
    <w:tmpl w:val="7914506C"/>
    <w:lvl w:ilvl="0" w:tplc="F49C9A18">
      <w:start w:val="1"/>
      <w:numFmt w:val="decimal"/>
      <w:lvlText w:val="%1."/>
      <w:lvlJc w:val="left"/>
      <w:pPr>
        <w:ind w:left="720" w:hanging="36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3BAB3EAD"/>
    <w:multiLevelType w:val="hybridMultilevel"/>
    <w:tmpl w:val="95A205CA"/>
    <w:lvl w:ilvl="0" w:tplc="0424000F">
      <w:start w:val="2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3C0F4CE5"/>
    <w:multiLevelType w:val="hybridMultilevel"/>
    <w:tmpl w:val="6FBC0E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D9E1516"/>
    <w:multiLevelType w:val="hybridMultilevel"/>
    <w:tmpl w:val="3D5677CA"/>
    <w:lvl w:ilvl="0" w:tplc="0424000F">
      <w:start w:val="1"/>
      <w:numFmt w:val="decimal"/>
      <w:lvlText w:val="%1."/>
      <w:lvlJc w:val="left"/>
      <w:pPr>
        <w:tabs>
          <w:tab w:val="num" w:pos="720"/>
        </w:tabs>
        <w:ind w:left="720"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3" w15:restartNumberingAfterBreak="0">
    <w:nsid w:val="445A7B6B"/>
    <w:multiLevelType w:val="hybridMultilevel"/>
    <w:tmpl w:val="B64C0DD6"/>
    <w:lvl w:ilvl="0" w:tplc="4AFC1AEC">
      <w:start w:val="1"/>
      <w:numFmt w:val="bullet"/>
      <w:lvlText w:val="-"/>
      <w:lvlJc w:val="left"/>
      <w:pPr>
        <w:ind w:left="360" w:hanging="360"/>
      </w:pPr>
      <w:rPr>
        <w:rFonts w:ascii="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4A8A49CB"/>
    <w:multiLevelType w:val="hybridMultilevel"/>
    <w:tmpl w:val="4C5248AC"/>
    <w:lvl w:ilvl="0" w:tplc="1B72586A">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B3E5D0B"/>
    <w:multiLevelType w:val="hybridMultilevel"/>
    <w:tmpl w:val="A8486F6A"/>
    <w:lvl w:ilvl="0" w:tplc="04240001">
      <w:start w:val="1"/>
      <w:numFmt w:val="bullet"/>
      <w:lvlText w:val=""/>
      <w:lvlJc w:val="left"/>
      <w:pPr>
        <w:tabs>
          <w:tab w:val="num" w:pos="720"/>
        </w:tabs>
        <w:ind w:left="720" w:hanging="360"/>
      </w:pPr>
      <w:rPr>
        <w:rFonts w:ascii="Symbol" w:hAnsi="Symbol" w:hint="default"/>
      </w:rPr>
    </w:lvl>
    <w:lvl w:ilvl="1" w:tplc="D0BC7C28">
      <w:numFmt w:val="bullet"/>
      <w:lvlText w:val="–"/>
      <w:lvlJc w:val="left"/>
      <w:pPr>
        <w:ind w:left="1650" w:hanging="57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C979E6"/>
    <w:multiLevelType w:val="hybridMultilevel"/>
    <w:tmpl w:val="5C406C06"/>
    <w:lvl w:ilvl="0" w:tplc="FFFFFFFF">
      <w:start w:val="1"/>
      <w:numFmt w:val="decimal"/>
      <w:lvlText w:val="%1."/>
      <w:lvlJc w:val="left"/>
      <w:pPr>
        <w:tabs>
          <w:tab w:val="num" w:pos="4472"/>
        </w:tabs>
        <w:ind w:left="4472" w:hanging="360"/>
      </w:pPr>
    </w:lvl>
    <w:lvl w:ilvl="1" w:tplc="FFFFFFFF">
      <w:start w:val="1"/>
      <w:numFmt w:val="decimal"/>
      <w:lvlText w:val="%2."/>
      <w:lvlJc w:val="center"/>
      <w:pPr>
        <w:tabs>
          <w:tab w:val="num" w:pos="1080"/>
        </w:tabs>
        <w:ind w:left="1080" w:hanging="108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7" w15:restartNumberingAfterBreak="0">
    <w:nsid w:val="5AE14358"/>
    <w:multiLevelType w:val="hybridMultilevel"/>
    <w:tmpl w:val="A320B622"/>
    <w:lvl w:ilvl="0" w:tplc="FFFFFFFF">
      <w:start w:val="1"/>
      <w:numFmt w:val="bullet"/>
      <w:lvlText w:val="-"/>
      <w:lvlJc w:val="left"/>
      <w:pPr>
        <w:ind w:left="720" w:hanging="360"/>
      </w:pPr>
      <w:rPr>
        <w:rFonts w:ascii="Tahoma" w:eastAsia="Times New Roma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C4223D7"/>
    <w:multiLevelType w:val="hybridMultilevel"/>
    <w:tmpl w:val="0CAEC602"/>
    <w:lvl w:ilvl="0" w:tplc="97CAAB1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263218"/>
    <w:multiLevelType w:val="hybridMultilevel"/>
    <w:tmpl w:val="D876B692"/>
    <w:lvl w:ilvl="0" w:tplc="97CAAB1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03A5114"/>
    <w:multiLevelType w:val="hybridMultilevel"/>
    <w:tmpl w:val="1AB038EC"/>
    <w:lvl w:ilvl="0" w:tplc="B1C8D41E">
      <w:start w:val="1"/>
      <w:numFmt w:val="decimal"/>
      <w:lvlText w:val="%1)"/>
      <w:lvlJc w:val="left"/>
      <w:pPr>
        <w:tabs>
          <w:tab w:val="num" w:pos="0"/>
        </w:tabs>
        <w:ind w:left="737" w:hanging="377"/>
      </w:pPr>
      <w:rPr>
        <w:rFonts w:hint="default"/>
      </w:rPr>
    </w:lvl>
    <w:lvl w:ilvl="1" w:tplc="FFFFFFFF">
      <w:start w:val="1"/>
      <w:numFmt w:val="bullet"/>
      <w:lvlText w:val="-"/>
      <w:lvlJc w:val="left"/>
      <w:pPr>
        <w:tabs>
          <w:tab w:val="num" w:pos="1440"/>
        </w:tabs>
        <w:ind w:left="1440" w:hanging="360"/>
      </w:pPr>
      <w:rPr>
        <w:rFonts w:ascii="Tahoma" w:eastAsia="Times New Roman" w:hAnsi="Tahoma" w:hint="default"/>
      </w:rPr>
    </w:lvl>
    <w:lvl w:ilvl="2" w:tplc="F99CA31C">
      <w:start w:val="1"/>
      <w:numFmt w:val="bullet"/>
      <w:lvlText w:val="-"/>
      <w:lvlJc w:val="left"/>
      <w:pPr>
        <w:tabs>
          <w:tab w:val="num" w:pos="0"/>
        </w:tabs>
        <w:ind w:left="924" w:hanging="924"/>
      </w:pPr>
      <w:rPr>
        <w:rFonts w:ascii="Tahoma" w:eastAsia="Times New Roman" w:hAnsi="Tahoma"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3A736B0"/>
    <w:multiLevelType w:val="hybridMultilevel"/>
    <w:tmpl w:val="EDAA5A4E"/>
    <w:lvl w:ilvl="0" w:tplc="C5E22CCA">
      <w:start w:val="1"/>
      <w:numFmt w:val="decimal"/>
      <w:lvlText w:val="%1."/>
      <w:lvlJc w:val="right"/>
      <w:pPr>
        <w:ind w:left="720" w:hanging="360"/>
      </w:pPr>
      <w:rPr>
        <w:rFonts w:ascii="Arial" w:hAnsi="Arial" w:hint="default"/>
        <w:b/>
        <w:i w:val="0"/>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4C93B24"/>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65C14B7"/>
    <w:multiLevelType w:val="hybridMultilevel"/>
    <w:tmpl w:val="E4BEF14E"/>
    <w:lvl w:ilvl="0" w:tplc="F49C9A1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951C50"/>
    <w:multiLevelType w:val="hybridMultilevel"/>
    <w:tmpl w:val="C746439E"/>
    <w:lvl w:ilvl="0" w:tplc="04240001">
      <w:start w:val="1"/>
      <w:numFmt w:val="bullet"/>
      <w:lvlText w:val=""/>
      <w:lvlJc w:val="left"/>
      <w:pPr>
        <w:ind w:left="786"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FD80019"/>
    <w:multiLevelType w:val="hybridMultilevel"/>
    <w:tmpl w:val="65EC9EDA"/>
    <w:lvl w:ilvl="0" w:tplc="2DEC2CC4">
      <w:start w:val="3"/>
      <w:numFmt w:val="decimal"/>
      <w:lvlText w:val="%1."/>
      <w:lvlJc w:val="left"/>
      <w:pPr>
        <w:tabs>
          <w:tab w:val="num" w:pos="4472"/>
        </w:tabs>
        <w:ind w:left="4472" w:hanging="360"/>
      </w:pPr>
      <w:rPr>
        <w:rFonts w:hint="default"/>
      </w:rPr>
    </w:lvl>
    <w:lvl w:ilvl="1" w:tplc="04240003">
      <w:start w:val="1"/>
      <w:numFmt w:val="bullet"/>
      <w:lvlText w:val="o"/>
      <w:lvlJc w:val="left"/>
      <w:pPr>
        <w:tabs>
          <w:tab w:val="num" w:pos="5192"/>
        </w:tabs>
        <w:ind w:left="5192" w:hanging="360"/>
      </w:pPr>
      <w:rPr>
        <w:rFonts w:ascii="Courier New" w:hAnsi="Courier New" w:cs="Courier New" w:hint="default"/>
      </w:rPr>
    </w:lvl>
    <w:lvl w:ilvl="2" w:tplc="0424001B" w:tentative="1">
      <w:start w:val="1"/>
      <w:numFmt w:val="lowerRoman"/>
      <w:lvlText w:val="%3."/>
      <w:lvlJc w:val="right"/>
      <w:pPr>
        <w:tabs>
          <w:tab w:val="num" w:pos="5912"/>
        </w:tabs>
        <w:ind w:left="5912" w:hanging="180"/>
      </w:pPr>
    </w:lvl>
    <w:lvl w:ilvl="3" w:tplc="0424000F" w:tentative="1">
      <w:start w:val="1"/>
      <w:numFmt w:val="decimal"/>
      <w:lvlText w:val="%4."/>
      <w:lvlJc w:val="left"/>
      <w:pPr>
        <w:tabs>
          <w:tab w:val="num" w:pos="6632"/>
        </w:tabs>
        <w:ind w:left="6632" w:hanging="360"/>
      </w:pPr>
    </w:lvl>
    <w:lvl w:ilvl="4" w:tplc="04240019" w:tentative="1">
      <w:start w:val="1"/>
      <w:numFmt w:val="lowerLetter"/>
      <w:lvlText w:val="%5."/>
      <w:lvlJc w:val="left"/>
      <w:pPr>
        <w:tabs>
          <w:tab w:val="num" w:pos="7352"/>
        </w:tabs>
        <w:ind w:left="7352" w:hanging="360"/>
      </w:pPr>
    </w:lvl>
    <w:lvl w:ilvl="5" w:tplc="0424001B" w:tentative="1">
      <w:start w:val="1"/>
      <w:numFmt w:val="lowerRoman"/>
      <w:lvlText w:val="%6."/>
      <w:lvlJc w:val="right"/>
      <w:pPr>
        <w:tabs>
          <w:tab w:val="num" w:pos="8072"/>
        </w:tabs>
        <w:ind w:left="8072" w:hanging="180"/>
      </w:pPr>
    </w:lvl>
    <w:lvl w:ilvl="6" w:tplc="0424000F" w:tentative="1">
      <w:start w:val="1"/>
      <w:numFmt w:val="decimal"/>
      <w:lvlText w:val="%7."/>
      <w:lvlJc w:val="left"/>
      <w:pPr>
        <w:tabs>
          <w:tab w:val="num" w:pos="8792"/>
        </w:tabs>
        <w:ind w:left="8792" w:hanging="360"/>
      </w:pPr>
    </w:lvl>
    <w:lvl w:ilvl="7" w:tplc="04240019" w:tentative="1">
      <w:start w:val="1"/>
      <w:numFmt w:val="lowerLetter"/>
      <w:lvlText w:val="%8."/>
      <w:lvlJc w:val="left"/>
      <w:pPr>
        <w:tabs>
          <w:tab w:val="num" w:pos="9512"/>
        </w:tabs>
        <w:ind w:left="9512" w:hanging="360"/>
      </w:pPr>
    </w:lvl>
    <w:lvl w:ilvl="8" w:tplc="0424001B" w:tentative="1">
      <w:start w:val="1"/>
      <w:numFmt w:val="lowerRoman"/>
      <w:lvlText w:val="%9."/>
      <w:lvlJc w:val="right"/>
      <w:pPr>
        <w:tabs>
          <w:tab w:val="num" w:pos="10232"/>
        </w:tabs>
        <w:ind w:left="10232" w:hanging="180"/>
      </w:pPr>
    </w:lvl>
  </w:abstractNum>
  <w:abstractNum w:abstractNumId="46" w15:restartNumberingAfterBreak="0">
    <w:nsid w:val="7094369C"/>
    <w:multiLevelType w:val="hybridMultilevel"/>
    <w:tmpl w:val="B32A09F6"/>
    <w:lvl w:ilvl="0" w:tplc="EA52F7E2">
      <w:start w:val="1"/>
      <w:numFmt w:val="bullet"/>
      <w:lvlText w:val=""/>
      <w:lvlJc w:val="left"/>
      <w:pPr>
        <w:tabs>
          <w:tab w:val="num" w:pos="228"/>
        </w:tabs>
        <w:ind w:left="228" w:firstLine="57"/>
      </w:pPr>
      <w:rPr>
        <w:rFonts w:ascii="Symbol" w:hAnsi="Symbol" w:hint="default"/>
      </w:rPr>
    </w:lvl>
    <w:lvl w:ilvl="1" w:tplc="18DE44E4">
      <w:start w:val="7"/>
      <w:numFmt w:val="bullet"/>
      <w:lvlText w:val="-"/>
      <w:lvlJc w:val="left"/>
      <w:pPr>
        <w:tabs>
          <w:tab w:val="num" w:pos="1441"/>
        </w:tabs>
        <w:ind w:left="1441" w:hanging="360"/>
      </w:pPr>
      <w:rPr>
        <w:rFonts w:ascii="Times New Roman" w:eastAsia="Times New Roman" w:hAnsi="Times New Roman" w:cs="Times New Roman" w:hint="default"/>
      </w:rPr>
    </w:lvl>
    <w:lvl w:ilvl="2" w:tplc="04240005" w:tentative="1">
      <w:start w:val="1"/>
      <w:numFmt w:val="bullet"/>
      <w:lvlText w:val=""/>
      <w:lvlJc w:val="left"/>
      <w:pPr>
        <w:tabs>
          <w:tab w:val="num" w:pos="2161"/>
        </w:tabs>
        <w:ind w:left="2161" w:hanging="360"/>
      </w:pPr>
      <w:rPr>
        <w:rFonts w:ascii="Wingdings" w:hAnsi="Wingdings" w:hint="default"/>
      </w:rPr>
    </w:lvl>
    <w:lvl w:ilvl="3" w:tplc="04240001" w:tentative="1">
      <w:start w:val="1"/>
      <w:numFmt w:val="bullet"/>
      <w:lvlText w:val=""/>
      <w:lvlJc w:val="left"/>
      <w:pPr>
        <w:tabs>
          <w:tab w:val="num" w:pos="2881"/>
        </w:tabs>
        <w:ind w:left="2881" w:hanging="360"/>
      </w:pPr>
      <w:rPr>
        <w:rFonts w:ascii="Symbol" w:hAnsi="Symbol" w:hint="default"/>
      </w:rPr>
    </w:lvl>
    <w:lvl w:ilvl="4" w:tplc="04240003" w:tentative="1">
      <w:start w:val="1"/>
      <w:numFmt w:val="bullet"/>
      <w:lvlText w:val="o"/>
      <w:lvlJc w:val="left"/>
      <w:pPr>
        <w:tabs>
          <w:tab w:val="num" w:pos="3601"/>
        </w:tabs>
        <w:ind w:left="3601" w:hanging="360"/>
      </w:pPr>
      <w:rPr>
        <w:rFonts w:ascii="Courier New" w:hAnsi="Courier New" w:cs="Courier New" w:hint="default"/>
      </w:rPr>
    </w:lvl>
    <w:lvl w:ilvl="5" w:tplc="04240005" w:tentative="1">
      <w:start w:val="1"/>
      <w:numFmt w:val="bullet"/>
      <w:lvlText w:val=""/>
      <w:lvlJc w:val="left"/>
      <w:pPr>
        <w:tabs>
          <w:tab w:val="num" w:pos="4321"/>
        </w:tabs>
        <w:ind w:left="4321" w:hanging="360"/>
      </w:pPr>
      <w:rPr>
        <w:rFonts w:ascii="Wingdings" w:hAnsi="Wingdings" w:hint="default"/>
      </w:rPr>
    </w:lvl>
    <w:lvl w:ilvl="6" w:tplc="04240001" w:tentative="1">
      <w:start w:val="1"/>
      <w:numFmt w:val="bullet"/>
      <w:lvlText w:val=""/>
      <w:lvlJc w:val="left"/>
      <w:pPr>
        <w:tabs>
          <w:tab w:val="num" w:pos="5041"/>
        </w:tabs>
        <w:ind w:left="5041" w:hanging="360"/>
      </w:pPr>
      <w:rPr>
        <w:rFonts w:ascii="Symbol" w:hAnsi="Symbol" w:hint="default"/>
      </w:rPr>
    </w:lvl>
    <w:lvl w:ilvl="7" w:tplc="04240003" w:tentative="1">
      <w:start w:val="1"/>
      <w:numFmt w:val="bullet"/>
      <w:lvlText w:val="o"/>
      <w:lvlJc w:val="left"/>
      <w:pPr>
        <w:tabs>
          <w:tab w:val="num" w:pos="5761"/>
        </w:tabs>
        <w:ind w:left="5761" w:hanging="360"/>
      </w:pPr>
      <w:rPr>
        <w:rFonts w:ascii="Courier New" w:hAnsi="Courier New" w:cs="Courier New" w:hint="default"/>
      </w:rPr>
    </w:lvl>
    <w:lvl w:ilvl="8" w:tplc="04240005" w:tentative="1">
      <w:start w:val="1"/>
      <w:numFmt w:val="bullet"/>
      <w:lvlText w:val=""/>
      <w:lvlJc w:val="left"/>
      <w:pPr>
        <w:tabs>
          <w:tab w:val="num" w:pos="6481"/>
        </w:tabs>
        <w:ind w:left="6481" w:hanging="360"/>
      </w:pPr>
      <w:rPr>
        <w:rFonts w:ascii="Wingdings" w:hAnsi="Wingdings" w:hint="default"/>
      </w:rPr>
    </w:lvl>
  </w:abstractNum>
  <w:abstractNum w:abstractNumId="47" w15:restartNumberingAfterBreak="0">
    <w:nsid w:val="71D24896"/>
    <w:multiLevelType w:val="hybridMultilevel"/>
    <w:tmpl w:val="4C746684"/>
    <w:lvl w:ilvl="0" w:tplc="8B4EBDC0">
      <w:start w:val="1"/>
      <w:numFmt w:val="upperRoman"/>
      <w:lvlText w:val="%1."/>
      <w:lvlJc w:val="right"/>
      <w:pPr>
        <w:tabs>
          <w:tab w:val="num" w:pos="720"/>
        </w:tabs>
        <w:ind w:left="720" w:hanging="180"/>
      </w:pPr>
      <w:rPr>
        <w:rFonts w:hint="default"/>
      </w:rPr>
    </w:lvl>
    <w:lvl w:ilvl="1" w:tplc="F99CA31C">
      <w:start w:val="1"/>
      <w:numFmt w:val="bullet"/>
      <w:lvlText w:val="-"/>
      <w:lvlJc w:val="left"/>
      <w:pPr>
        <w:tabs>
          <w:tab w:val="num" w:pos="1080"/>
        </w:tabs>
        <w:ind w:left="2004" w:hanging="924"/>
      </w:pPr>
      <w:rPr>
        <w:rFonts w:ascii="Tahoma" w:eastAsia="Times New Roman" w:hAnsi="Tahom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73E206CE"/>
    <w:multiLevelType w:val="hybridMultilevel"/>
    <w:tmpl w:val="02142914"/>
    <w:lvl w:ilvl="0" w:tplc="FFFFFFFF">
      <w:start w:val="1"/>
      <w:numFmt w:val="bullet"/>
      <w:lvlText w:val="-"/>
      <w:lvlJc w:val="left"/>
      <w:pPr>
        <w:tabs>
          <w:tab w:val="num" w:pos="1080"/>
        </w:tabs>
        <w:ind w:left="1080" w:hanging="360"/>
      </w:pPr>
      <w:rPr>
        <w:rFonts w:ascii="Tahoma" w:eastAsia="Times New Roman" w:hAnsi="Tahoma"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9" w15:restartNumberingAfterBreak="0">
    <w:nsid w:val="75A45343"/>
    <w:multiLevelType w:val="hybridMultilevel"/>
    <w:tmpl w:val="3BA488CA"/>
    <w:lvl w:ilvl="0" w:tplc="2D2EC5E0">
      <w:start w:val="1"/>
      <w:numFmt w:val="decimal"/>
      <w:lvlText w:val="%1."/>
      <w:lvlJc w:val="left"/>
      <w:pPr>
        <w:ind w:left="360" w:hanging="360"/>
      </w:pPr>
      <w:rPr>
        <w:rFonts w:hint="default"/>
        <w:i w:val="0"/>
      </w:rPr>
    </w:lvl>
    <w:lvl w:ilvl="1" w:tplc="3884ACE4">
      <w:start w:val="2"/>
      <w:numFmt w:val="decimal"/>
      <w:lvlText w:val="%2."/>
      <w:lvlJc w:val="left"/>
      <w:pPr>
        <w:ind w:left="357" w:hanging="357"/>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5C2594A"/>
    <w:multiLevelType w:val="hybridMultilevel"/>
    <w:tmpl w:val="4968AB3A"/>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1" w15:restartNumberingAfterBreak="0">
    <w:nsid w:val="77832925"/>
    <w:multiLevelType w:val="hybridMultilevel"/>
    <w:tmpl w:val="6900C112"/>
    <w:lvl w:ilvl="0" w:tplc="2DEC2CC4">
      <w:start w:val="3"/>
      <w:numFmt w:val="decimal"/>
      <w:lvlText w:val="%1."/>
      <w:lvlJc w:val="left"/>
      <w:pPr>
        <w:tabs>
          <w:tab w:val="num" w:pos="4472"/>
        </w:tabs>
        <w:ind w:left="4472" w:hanging="360"/>
      </w:pPr>
      <w:rPr>
        <w:rFonts w:hint="default"/>
      </w:rPr>
    </w:lvl>
    <w:lvl w:ilvl="1" w:tplc="04240003">
      <w:start w:val="1"/>
      <w:numFmt w:val="bullet"/>
      <w:lvlText w:val="o"/>
      <w:lvlJc w:val="left"/>
      <w:pPr>
        <w:tabs>
          <w:tab w:val="num" w:pos="5192"/>
        </w:tabs>
        <w:ind w:left="5192" w:hanging="360"/>
      </w:pPr>
      <w:rPr>
        <w:rFonts w:ascii="Courier New" w:hAnsi="Courier New" w:cs="Courier New" w:hint="default"/>
      </w:rPr>
    </w:lvl>
    <w:lvl w:ilvl="2" w:tplc="0424001B" w:tentative="1">
      <w:start w:val="1"/>
      <w:numFmt w:val="lowerRoman"/>
      <w:lvlText w:val="%3."/>
      <w:lvlJc w:val="right"/>
      <w:pPr>
        <w:tabs>
          <w:tab w:val="num" w:pos="5912"/>
        </w:tabs>
        <w:ind w:left="5912" w:hanging="180"/>
      </w:pPr>
    </w:lvl>
    <w:lvl w:ilvl="3" w:tplc="0424000F" w:tentative="1">
      <w:start w:val="1"/>
      <w:numFmt w:val="decimal"/>
      <w:lvlText w:val="%4."/>
      <w:lvlJc w:val="left"/>
      <w:pPr>
        <w:tabs>
          <w:tab w:val="num" w:pos="6632"/>
        </w:tabs>
        <w:ind w:left="6632" w:hanging="360"/>
      </w:pPr>
    </w:lvl>
    <w:lvl w:ilvl="4" w:tplc="04240019" w:tentative="1">
      <w:start w:val="1"/>
      <w:numFmt w:val="lowerLetter"/>
      <w:lvlText w:val="%5."/>
      <w:lvlJc w:val="left"/>
      <w:pPr>
        <w:tabs>
          <w:tab w:val="num" w:pos="7352"/>
        </w:tabs>
        <w:ind w:left="7352" w:hanging="360"/>
      </w:pPr>
    </w:lvl>
    <w:lvl w:ilvl="5" w:tplc="0424001B" w:tentative="1">
      <w:start w:val="1"/>
      <w:numFmt w:val="lowerRoman"/>
      <w:lvlText w:val="%6."/>
      <w:lvlJc w:val="right"/>
      <w:pPr>
        <w:tabs>
          <w:tab w:val="num" w:pos="8072"/>
        </w:tabs>
        <w:ind w:left="8072" w:hanging="180"/>
      </w:pPr>
    </w:lvl>
    <w:lvl w:ilvl="6" w:tplc="0424000F" w:tentative="1">
      <w:start w:val="1"/>
      <w:numFmt w:val="decimal"/>
      <w:lvlText w:val="%7."/>
      <w:lvlJc w:val="left"/>
      <w:pPr>
        <w:tabs>
          <w:tab w:val="num" w:pos="8792"/>
        </w:tabs>
        <w:ind w:left="8792" w:hanging="360"/>
      </w:pPr>
    </w:lvl>
    <w:lvl w:ilvl="7" w:tplc="04240019" w:tentative="1">
      <w:start w:val="1"/>
      <w:numFmt w:val="lowerLetter"/>
      <w:lvlText w:val="%8."/>
      <w:lvlJc w:val="left"/>
      <w:pPr>
        <w:tabs>
          <w:tab w:val="num" w:pos="9512"/>
        </w:tabs>
        <w:ind w:left="9512" w:hanging="360"/>
      </w:pPr>
    </w:lvl>
    <w:lvl w:ilvl="8" w:tplc="0424001B" w:tentative="1">
      <w:start w:val="1"/>
      <w:numFmt w:val="lowerRoman"/>
      <w:lvlText w:val="%9."/>
      <w:lvlJc w:val="right"/>
      <w:pPr>
        <w:tabs>
          <w:tab w:val="num" w:pos="10232"/>
        </w:tabs>
        <w:ind w:left="10232" w:hanging="180"/>
      </w:pPr>
    </w:lvl>
  </w:abstractNum>
  <w:abstractNum w:abstractNumId="52" w15:restartNumberingAfterBreak="0">
    <w:nsid w:val="77BE0676"/>
    <w:multiLevelType w:val="multilevel"/>
    <w:tmpl w:val="1BB69DBE"/>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1504"/>
        </w:tabs>
        <w:ind w:left="1078" w:hanging="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7B51220F"/>
    <w:multiLevelType w:val="hybridMultilevel"/>
    <w:tmpl w:val="D4F8A75A"/>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ind w:left="1500" w:hanging="360"/>
      </w:pPr>
      <w:rPr>
        <w:rFonts w:ascii="Courier New" w:hAnsi="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hint="default"/>
      </w:rPr>
    </w:lvl>
    <w:lvl w:ilvl="8" w:tplc="04240005">
      <w:start w:val="1"/>
      <w:numFmt w:val="bullet"/>
      <w:lvlText w:val=""/>
      <w:lvlJc w:val="left"/>
      <w:pPr>
        <w:ind w:left="6540" w:hanging="360"/>
      </w:pPr>
      <w:rPr>
        <w:rFonts w:ascii="Wingdings" w:hAnsi="Wingdings" w:hint="default"/>
      </w:rPr>
    </w:lvl>
  </w:abstractNum>
  <w:abstractNum w:abstractNumId="54" w15:restartNumberingAfterBreak="0">
    <w:nsid w:val="7C4D78C3"/>
    <w:multiLevelType w:val="hybridMultilevel"/>
    <w:tmpl w:val="1840B612"/>
    <w:lvl w:ilvl="0" w:tplc="C5E22CCA">
      <w:start w:val="1"/>
      <w:numFmt w:val="decimal"/>
      <w:lvlText w:val="%1."/>
      <w:lvlJc w:val="right"/>
      <w:pPr>
        <w:ind w:left="720" w:hanging="360"/>
      </w:pPr>
      <w:rPr>
        <w:rFonts w:ascii="Arial" w:hAnsi="Arial" w:hint="default"/>
        <w:b/>
        <w:i w:val="0"/>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E6D5EA5"/>
    <w:multiLevelType w:val="multilevel"/>
    <w:tmpl w:val="DB1ED160"/>
    <w:lvl w:ilvl="0">
      <w:start w:val="1"/>
      <w:numFmt w:val="decimal"/>
      <w:pStyle w:val="SlikaNr"/>
      <w:lvlText w:val="Slika %1:"/>
      <w:lvlJc w:val="left"/>
      <w:pPr>
        <w:tabs>
          <w:tab w:val="num" w:pos="3240"/>
        </w:tabs>
      </w:pPr>
      <w:rPr>
        <w:rFonts w:cs="Times New Roman" w:hint="default"/>
      </w:rPr>
    </w:lvl>
    <w:lvl w:ilvl="1">
      <w:start w:val="1"/>
      <w:numFmt w:val="decimalZero"/>
      <w:isLgl/>
      <w:lvlText w:val="Section %1.%2"/>
      <w:lvlJc w:val="left"/>
      <w:pPr>
        <w:tabs>
          <w:tab w:val="num" w:pos="3600"/>
        </w:tabs>
      </w:pPr>
      <w:rPr>
        <w:rFonts w:cs="Times New Roman" w:hint="default"/>
      </w:rPr>
    </w:lvl>
    <w:lvl w:ilvl="2">
      <w:start w:val="1"/>
      <w:numFmt w:val="lowerLetter"/>
      <w:lvlText w:val="(%3)"/>
      <w:lvlJc w:val="left"/>
      <w:pPr>
        <w:tabs>
          <w:tab w:val="num" w:pos="1368"/>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296"/>
        </w:tabs>
        <w:ind w:left="1008" w:hanging="432"/>
      </w:pPr>
      <w:rPr>
        <w:rFonts w:cs="Times New Roman" w:hint="default"/>
      </w:rPr>
    </w:lvl>
    <w:lvl w:ilvl="5">
      <w:start w:val="1"/>
      <w:numFmt w:val="lowerLetter"/>
      <w:lvlText w:val="%6)"/>
      <w:lvlJc w:val="left"/>
      <w:pPr>
        <w:tabs>
          <w:tab w:val="num" w:pos="1440"/>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728"/>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num w:numId="1">
    <w:abstractNumId w:val="55"/>
  </w:num>
  <w:num w:numId="2">
    <w:abstractNumId w:val="24"/>
  </w:num>
  <w:num w:numId="3">
    <w:abstractNumId w:val="0"/>
  </w:num>
  <w:num w:numId="4">
    <w:abstractNumId w:val="34"/>
  </w:num>
  <w:num w:numId="5">
    <w:abstractNumId w:val="13"/>
  </w:num>
  <w:num w:numId="6">
    <w:abstractNumId w:val="38"/>
  </w:num>
  <w:num w:numId="7">
    <w:abstractNumId w:val="39"/>
  </w:num>
  <w:num w:numId="8">
    <w:abstractNumId w:val="19"/>
  </w:num>
  <w:num w:numId="9">
    <w:abstractNumId w:val="9"/>
  </w:num>
  <w:num w:numId="10">
    <w:abstractNumId w:val="32"/>
  </w:num>
  <w:num w:numId="11">
    <w:abstractNumId w:val="30"/>
  </w:num>
  <w:num w:numId="12">
    <w:abstractNumId w:val="16"/>
  </w:num>
  <w:num w:numId="13">
    <w:abstractNumId w:val="35"/>
  </w:num>
  <w:num w:numId="14">
    <w:abstractNumId w:val="46"/>
  </w:num>
  <w:num w:numId="15">
    <w:abstractNumId w:val="52"/>
  </w:num>
  <w:num w:numId="1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12"/>
  </w:num>
  <w:num w:numId="2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0"/>
  </w:num>
  <w:num w:numId="26">
    <w:abstractNumId w:val="37"/>
  </w:num>
  <w:num w:numId="27">
    <w:abstractNumId w:val="49"/>
  </w:num>
  <w:num w:numId="28">
    <w:abstractNumId w:val="44"/>
  </w:num>
  <w:num w:numId="29">
    <w:abstractNumId w:val="22"/>
  </w:num>
  <w:num w:numId="30">
    <w:abstractNumId w:val="53"/>
  </w:num>
  <w:num w:numId="3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num>
  <w:num w:numId="33">
    <w:abstractNumId w:val="33"/>
  </w:num>
  <w:num w:numId="34">
    <w:abstractNumId w:val="48"/>
  </w:num>
  <w:num w:numId="35">
    <w:abstractNumId w:val="2"/>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3"/>
  </w:num>
  <w:num w:numId="39">
    <w:abstractNumId w:val="21"/>
  </w:num>
  <w:num w:numId="40">
    <w:abstractNumId w:val="5"/>
  </w:num>
  <w:num w:numId="41">
    <w:abstractNumId w:val="11"/>
  </w:num>
  <w:num w:numId="42">
    <w:abstractNumId w:val="26"/>
  </w:num>
  <w:num w:numId="43">
    <w:abstractNumId w:val="15"/>
  </w:num>
  <w:num w:numId="44">
    <w:abstractNumId w:val="18"/>
  </w:num>
  <w:num w:numId="45">
    <w:abstractNumId w:val="47"/>
  </w:num>
  <w:num w:numId="46">
    <w:abstractNumId w:val="1"/>
  </w:num>
  <w:num w:numId="47">
    <w:abstractNumId w:val="7"/>
  </w:num>
  <w:num w:numId="48">
    <w:abstractNumId w:val="51"/>
  </w:num>
  <w:num w:numId="49">
    <w:abstractNumId w:val="45"/>
  </w:num>
  <w:num w:numId="50">
    <w:abstractNumId w:val="29"/>
  </w:num>
  <w:num w:numId="51">
    <w:abstractNumId w:val="54"/>
  </w:num>
  <w:num w:numId="52">
    <w:abstractNumId w:val="41"/>
  </w:num>
  <w:num w:numId="53">
    <w:abstractNumId w:val="28"/>
  </w:num>
  <w:num w:numId="54">
    <w:abstractNumId w:val="20"/>
  </w:num>
  <w:num w:numId="5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5"/>
  </w:num>
  <w:num w:numId="58">
    <w:abstractNumId w:val="14"/>
  </w:num>
  <w:num w:numId="59">
    <w:abstractNumId w:val="50"/>
  </w:num>
  <w:num w:numId="60">
    <w:abstractNumId w:val="6"/>
  </w:num>
  <w:num w:numId="61">
    <w:abstractNumId w:val="43"/>
  </w:num>
  <w:num w:numId="62">
    <w:abstractNumId w:val="27"/>
  </w:num>
  <w:num w:numId="63">
    <w:abstractNumId w:val="4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D6D"/>
    <w:rsid w:val="00005685"/>
    <w:rsid w:val="0000599C"/>
    <w:rsid w:val="00007AF0"/>
    <w:rsid w:val="00007FDA"/>
    <w:rsid w:val="00011F5A"/>
    <w:rsid w:val="00013772"/>
    <w:rsid w:val="00025392"/>
    <w:rsid w:val="00026F01"/>
    <w:rsid w:val="00027D6A"/>
    <w:rsid w:val="0003092A"/>
    <w:rsid w:val="00036113"/>
    <w:rsid w:val="00037C9C"/>
    <w:rsid w:val="000422AE"/>
    <w:rsid w:val="00042CD4"/>
    <w:rsid w:val="0004383E"/>
    <w:rsid w:val="0004412A"/>
    <w:rsid w:val="00045D9E"/>
    <w:rsid w:val="0005047F"/>
    <w:rsid w:val="00054960"/>
    <w:rsid w:val="000571EC"/>
    <w:rsid w:val="000601D1"/>
    <w:rsid w:val="000603B6"/>
    <w:rsid w:val="00062AE0"/>
    <w:rsid w:val="00065E4B"/>
    <w:rsid w:val="000661F0"/>
    <w:rsid w:val="000672E6"/>
    <w:rsid w:val="00067DC6"/>
    <w:rsid w:val="000717FC"/>
    <w:rsid w:val="00072DA8"/>
    <w:rsid w:val="00072E54"/>
    <w:rsid w:val="000761E5"/>
    <w:rsid w:val="00082687"/>
    <w:rsid w:val="00085DE0"/>
    <w:rsid w:val="00086D22"/>
    <w:rsid w:val="00087FA3"/>
    <w:rsid w:val="0009223C"/>
    <w:rsid w:val="00092C87"/>
    <w:rsid w:val="00095EB2"/>
    <w:rsid w:val="000A1798"/>
    <w:rsid w:val="000A17E0"/>
    <w:rsid w:val="000A61FE"/>
    <w:rsid w:val="000A71F6"/>
    <w:rsid w:val="000B00B4"/>
    <w:rsid w:val="000B3A68"/>
    <w:rsid w:val="000B5106"/>
    <w:rsid w:val="000C24B5"/>
    <w:rsid w:val="000C5F66"/>
    <w:rsid w:val="000C6F91"/>
    <w:rsid w:val="000C75A4"/>
    <w:rsid w:val="000D1BA2"/>
    <w:rsid w:val="000D30AB"/>
    <w:rsid w:val="000D77E1"/>
    <w:rsid w:val="000D7D11"/>
    <w:rsid w:val="000E1D56"/>
    <w:rsid w:val="000E1FE4"/>
    <w:rsid w:val="000E2B9C"/>
    <w:rsid w:val="000E5E46"/>
    <w:rsid w:val="000E6FE7"/>
    <w:rsid w:val="000F0A60"/>
    <w:rsid w:val="000F0FB0"/>
    <w:rsid w:val="000F32C1"/>
    <w:rsid w:val="000F35A0"/>
    <w:rsid w:val="000F371D"/>
    <w:rsid w:val="000F53BA"/>
    <w:rsid w:val="000F5B29"/>
    <w:rsid w:val="000F5F14"/>
    <w:rsid w:val="00102107"/>
    <w:rsid w:val="00111BD2"/>
    <w:rsid w:val="001123E2"/>
    <w:rsid w:val="00112713"/>
    <w:rsid w:val="00112E4A"/>
    <w:rsid w:val="00114AFA"/>
    <w:rsid w:val="00117364"/>
    <w:rsid w:val="00122564"/>
    <w:rsid w:val="001246D2"/>
    <w:rsid w:val="0012561A"/>
    <w:rsid w:val="00127480"/>
    <w:rsid w:val="00130C37"/>
    <w:rsid w:val="0013112C"/>
    <w:rsid w:val="0013209F"/>
    <w:rsid w:val="0013399B"/>
    <w:rsid w:val="00141D95"/>
    <w:rsid w:val="00142BE4"/>
    <w:rsid w:val="001442DE"/>
    <w:rsid w:val="00145720"/>
    <w:rsid w:val="0014786B"/>
    <w:rsid w:val="00147CF6"/>
    <w:rsid w:val="00150A78"/>
    <w:rsid w:val="00162046"/>
    <w:rsid w:val="00163815"/>
    <w:rsid w:val="001648E6"/>
    <w:rsid w:val="001733E5"/>
    <w:rsid w:val="00174F19"/>
    <w:rsid w:val="00182AC1"/>
    <w:rsid w:val="00182C50"/>
    <w:rsid w:val="00183F5C"/>
    <w:rsid w:val="00184535"/>
    <w:rsid w:val="00185CB2"/>
    <w:rsid w:val="00186DD5"/>
    <w:rsid w:val="00187D65"/>
    <w:rsid w:val="00192287"/>
    <w:rsid w:val="00192676"/>
    <w:rsid w:val="0019356A"/>
    <w:rsid w:val="00196953"/>
    <w:rsid w:val="00196CBB"/>
    <w:rsid w:val="00196E69"/>
    <w:rsid w:val="00197771"/>
    <w:rsid w:val="001A1E55"/>
    <w:rsid w:val="001A41D7"/>
    <w:rsid w:val="001A5CFD"/>
    <w:rsid w:val="001B0425"/>
    <w:rsid w:val="001B0686"/>
    <w:rsid w:val="001B15F4"/>
    <w:rsid w:val="001B3228"/>
    <w:rsid w:val="001B5A13"/>
    <w:rsid w:val="001B699D"/>
    <w:rsid w:val="001B77B7"/>
    <w:rsid w:val="001C032A"/>
    <w:rsid w:val="001C1AFF"/>
    <w:rsid w:val="001C1B5C"/>
    <w:rsid w:val="001C28DB"/>
    <w:rsid w:val="001C2C7E"/>
    <w:rsid w:val="001C38F8"/>
    <w:rsid w:val="001C41F2"/>
    <w:rsid w:val="001C508C"/>
    <w:rsid w:val="001C58AB"/>
    <w:rsid w:val="001C5913"/>
    <w:rsid w:val="001D3B85"/>
    <w:rsid w:val="001D45C1"/>
    <w:rsid w:val="001E11CC"/>
    <w:rsid w:val="001E1B87"/>
    <w:rsid w:val="001E1DF1"/>
    <w:rsid w:val="001E288F"/>
    <w:rsid w:val="001E63DE"/>
    <w:rsid w:val="001E65BA"/>
    <w:rsid w:val="001E69D6"/>
    <w:rsid w:val="001F2770"/>
    <w:rsid w:val="001F4449"/>
    <w:rsid w:val="001F4C37"/>
    <w:rsid w:val="001F7CC9"/>
    <w:rsid w:val="00205FA7"/>
    <w:rsid w:val="00207DF7"/>
    <w:rsid w:val="00211D81"/>
    <w:rsid w:val="00212D2B"/>
    <w:rsid w:val="00213B4A"/>
    <w:rsid w:val="0021409D"/>
    <w:rsid w:val="00216551"/>
    <w:rsid w:val="002167C5"/>
    <w:rsid w:val="002201C8"/>
    <w:rsid w:val="00226E2F"/>
    <w:rsid w:val="00226FF8"/>
    <w:rsid w:val="00231089"/>
    <w:rsid w:val="00237643"/>
    <w:rsid w:val="002462CD"/>
    <w:rsid w:val="00247061"/>
    <w:rsid w:val="00262189"/>
    <w:rsid w:val="00262545"/>
    <w:rsid w:val="0026290E"/>
    <w:rsid w:val="0026321D"/>
    <w:rsid w:val="00264F68"/>
    <w:rsid w:val="002656D1"/>
    <w:rsid w:val="00266B52"/>
    <w:rsid w:val="00267EF0"/>
    <w:rsid w:val="00271610"/>
    <w:rsid w:val="00271CC8"/>
    <w:rsid w:val="00272603"/>
    <w:rsid w:val="00272913"/>
    <w:rsid w:val="00275CFB"/>
    <w:rsid w:val="002761A4"/>
    <w:rsid w:val="002763A2"/>
    <w:rsid w:val="00277661"/>
    <w:rsid w:val="0028098A"/>
    <w:rsid w:val="0028100A"/>
    <w:rsid w:val="002836BB"/>
    <w:rsid w:val="00291491"/>
    <w:rsid w:val="0029195F"/>
    <w:rsid w:val="002935B8"/>
    <w:rsid w:val="00293EC0"/>
    <w:rsid w:val="00297449"/>
    <w:rsid w:val="002A0FE3"/>
    <w:rsid w:val="002A7E73"/>
    <w:rsid w:val="002B3EAB"/>
    <w:rsid w:val="002B49FD"/>
    <w:rsid w:val="002B4F54"/>
    <w:rsid w:val="002B5561"/>
    <w:rsid w:val="002C2F3C"/>
    <w:rsid w:val="002C5AAB"/>
    <w:rsid w:val="002E0327"/>
    <w:rsid w:val="002E0814"/>
    <w:rsid w:val="002E23D0"/>
    <w:rsid w:val="002E3941"/>
    <w:rsid w:val="002E75FA"/>
    <w:rsid w:val="002E7BA0"/>
    <w:rsid w:val="002F009E"/>
    <w:rsid w:val="002F2B08"/>
    <w:rsid w:val="002F2E6D"/>
    <w:rsid w:val="002F4415"/>
    <w:rsid w:val="003030FA"/>
    <w:rsid w:val="00304997"/>
    <w:rsid w:val="00306CE6"/>
    <w:rsid w:val="003124A4"/>
    <w:rsid w:val="003126EE"/>
    <w:rsid w:val="00317499"/>
    <w:rsid w:val="00323705"/>
    <w:rsid w:val="00324633"/>
    <w:rsid w:val="00324D1E"/>
    <w:rsid w:val="003300EB"/>
    <w:rsid w:val="00332DA3"/>
    <w:rsid w:val="00334D0E"/>
    <w:rsid w:val="00335E7C"/>
    <w:rsid w:val="0034116B"/>
    <w:rsid w:val="00342558"/>
    <w:rsid w:val="00342E11"/>
    <w:rsid w:val="00347739"/>
    <w:rsid w:val="0034793E"/>
    <w:rsid w:val="00350867"/>
    <w:rsid w:val="0035247D"/>
    <w:rsid w:val="003530BD"/>
    <w:rsid w:val="00353C1C"/>
    <w:rsid w:val="00354A6D"/>
    <w:rsid w:val="00357044"/>
    <w:rsid w:val="00362307"/>
    <w:rsid w:val="00364173"/>
    <w:rsid w:val="00366B8A"/>
    <w:rsid w:val="00367B81"/>
    <w:rsid w:val="0037026F"/>
    <w:rsid w:val="00370DD6"/>
    <w:rsid w:val="003718A1"/>
    <w:rsid w:val="00373791"/>
    <w:rsid w:val="00373837"/>
    <w:rsid w:val="00373C17"/>
    <w:rsid w:val="0037581B"/>
    <w:rsid w:val="00381E90"/>
    <w:rsid w:val="0038232E"/>
    <w:rsid w:val="00387AD1"/>
    <w:rsid w:val="003918AD"/>
    <w:rsid w:val="0039278A"/>
    <w:rsid w:val="003929A3"/>
    <w:rsid w:val="003951AD"/>
    <w:rsid w:val="00396510"/>
    <w:rsid w:val="003A065C"/>
    <w:rsid w:val="003A2525"/>
    <w:rsid w:val="003A3E67"/>
    <w:rsid w:val="003B061D"/>
    <w:rsid w:val="003B1765"/>
    <w:rsid w:val="003B1865"/>
    <w:rsid w:val="003B2AF6"/>
    <w:rsid w:val="003B743B"/>
    <w:rsid w:val="003C0646"/>
    <w:rsid w:val="003C4DD9"/>
    <w:rsid w:val="003C519A"/>
    <w:rsid w:val="003C5898"/>
    <w:rsid w:val="003C6D02"/>
    <w:rsid w:val="003C7AA8"/>
    <w:rsid w:val="003D0DCE"/>
    <w:rsid w:val="003D40FB"/>
    <w:rsid w:val="003D42F2"/>
    <w:rsid w:val="003E0B7E"/>
    <w:rsid w:val="003E0CED"/>
    <w:rsid w:val="003E1037"/>
    <w:rsid w:val="003E2D8D"/>
    <w:rsid w:val="003E7225"/>
    <w:rsid w:val="003F05A8"/>
    <w:rsid w:val="003F163F"/>
    <w:rsid w:val="003F1A8C"/>
    <w:rsid w:val="003F2391"/>
    <w:rsid w:val="003F3011"/>
    <w:rsid w:val="003F3DC7"/>
    <w:rsid w:val="003F6166"/>
    <w:rsid w:val="003F6B93"/>
    <w:rsid w:val="003F7366"/>
    <w:rsid w:val="00401A67"/>
    <w:rsid w:val="0040243F"/>
    <w:rsid w:val="0040359E"/>
    <w:rsid w:val="004107FD"/>
    <w:rsid w:val="00412859"/>
    <w:rsid w:val="0041363D"/>
    <w:rsid w:val="00414892"/>
    <w:rsid w:val="00420A2B"/>
    <w:rsid w:val="0042183E"/>
    <w:rsid w:val="004237F7"/>
    <w:rsid w:val="00426360"/>
    <w:rsid w:val="004272B7"/>
    <w:rsid w:val="004276AF"/>
    <w:rsid w:val="004302C5"/>
    <w:rsid w:val="004319B5"/>
    <w:rsid w:val="004327AE"/>
    <w:rsid w:val="00433DB3"/>
    <w:rsid w:val="0043649F"/>
    <w:rsid w:val="00436C9A"/>
    <w:rsid w:val="0043736C"/>
    <w:rsid w:val="004439DD"/>
    <w:rsid w:val="00445BEC"/>
    <w:rsid w:val="00446DF8"/>
    <w:rsid w:val="00452A3B"/>
    <w:rsid w:val="004530AE"/>
    <w:rsid w:val="00453410"/>
    <w:rsid w:val="00461F86"/>
    <w:rsid w:val="0046251B"/>
    <w:rsid w:val="00462537"/>
    <w:rsid w:val="00462B58"/>
    <w:rsid w:val="00465668"/>
    <w:rsid w:val="0046622A"/>
    <w:rsid w:val="0047293B"/>
    <w:rsid w:val="0047484D"/>
    <w:rsid w:val="00476321"/>
    <w:rsid w:val="0048081C"/>
    <w:rsid w:val="00480FF4"/>
    <w:rsid w:val="004812E8"/>
    <w:rsid w:val="004836DF"/>
    <w:rsid w:val="00486228"/>
    <w:rsid w:val="0048754A"/>
    <w:rsid w:val="00487598"/>
    <w:rsid w:val="00491D99"/>
    <w:rsid w:val="0049436A"/>
    <w:rsid w:val="00494743"/>
    <w:rsid w:val="004A3F78"/>
    <w:rsid w:val="004A5CC4"/>
    <w:rsid w:val="004A65BF"/>
    <w:rsid w:val="004A7C3D"/>
    <w:rsid w:val="004B176B"/>
    <w:rsid w:val="004B55B5"/>
    <w:rsid w:val="004B5DBD"/>
    <w:rsid w:val="004B6C07"/>
    <w:rsid w:val="004B7D19"/>
    <w:rsid w:val="004C1FE1"/>
    <w:rsid w:val="004C3382"/>
    <w:rsid w:val="004C6490"/>
    <w:rsid w:val="004C6E20"/>
    <w:rsid w:val="004D010C"/>
    <w:rsid w:val="004D62D3"/>
    <w:rsid w:val="004D6F9A"/>
    <w:rsid w:val="004E6F9F"/>
    <w:rsid w:val="004F1826"/>
    <w:rsid w:val="004F1C1D"/>
    <w:rsid w:val="004F216A"/>
    <w:rsid w:val="004F2918"/>
    <w:rsid w:val="004F502F"/>
    <w:rsid w:val="004F7DFD"/>
    <w:rsid w:val="00510B99"/>
    <w:rsid w:val="00511357"/>
    <w:rsid w:val="00513CF6"/>
    <w:rsid w:val="00517AAE"/>
    <w:rsid w:val="005204E5"/>
    <w:rsid w:val="00524306"/>
    <w:rsid w:val="00530A35"/>
    <w:rsid w:val="005322A1"/>
    <w:rsid w:val="00533B54"/>
    <w:rsid w:val="00537DBD"/>
    <w:rsid w:val="0054001D"/>
    <w:rsid w:val="005411E4"/>
    <w:rsid w:val="00551BCD"/>
    <w:rsid w:val="00551E49"/>
    <w:rsid w:val="00554569"/>
    <w:rsid w:val="005559CE"/>
    <w:rsid w:val="005607C6"/>
    <w:rsid w:val="00560D76"/>
    <w:rsid w:val="005627BA"/>
    <w:rsid w:val="00567510"/>
    <w:rsid w:val="00567D8B"/>
    <w:rsid w:val="00570D37"/>
    <w:rsid w:val="00570FF7"/>
    <w:rsid w:val="005769DE"/>
    <w:rsid w:val="00576C9F"/>
    <w:rsid w:val="00576D15"/>
    <w:rsid w:val="0057786A"/>
    <w:rsid w:val="00582E4D"/>
    <w:rsid w:val="00586973"/>
    <w:rsid w:val="005901E0"/>
    <w:rsid w:val="00593C3D"/>
    <w:rsid w:val="00594C3C"/>
    <w:rsid w:val="0059569B"/>
    <w:rsid w:val="005A56A9"/>
    <w:rsid w:val="005A6491"/>
    <w:rsid w:val="005B12D0"/>
    <w:rsid w:val="005B1350"/>
    <w:rsid w:val="005B1E4F"/>
    <w:rsid w:val="005B2DEB"/>
    <w:rsid w:val="005B31B3"/>
    <w:rsid w:val="005B3766"/>
    <w:rsid w:val="005B4EB4"/>
    <w:rsid w:val="005B6EA4"/>
    <w:rsid w:val="005C00F8"/>
    <w:rsid w:val="005C2103"/>
    <w:rsid w:val="005C2B44"/>
    <w:rsid w:val="005C70D4"/>
    <w:rsid w:val="005C7D9D"/>
    <w:rsid w:val="005D3E99"/>
    <w:rsid w:val="005D7671"/>
    <w:rsid w:val="005E2E09"/>
    <w:rsid w:val="005E619C"/>
    <w:rsid w:val="005F0186"/>
    <w:rsid w:val="005F021A"/>
    <w:rsid w:val="005F0572"/>
    <w:rsid w:val="005F0C97"/>
    <w:rsid w:val="005F0D6D"/>
    <w:rsid w:val="005F0E34"/>
    <w:rsid w:val="005F5340"/>
    <w:rsid w:val="005F704E"/>
    <w:rsid w:val="00601859"/>
    <w:rsid w:val="00602ACE"/>
    <w:rsid w:val="00604C11"/>
    <w:rsid w:val="006052BE"/>
    <w:rsid w:val="00606C2B"/>
    <w:rsid w:val="00607391"/>
    <w:rsid w:val="006103BC"/>
    <w:rsid w:val="00610FDC"/>
    <w:rsid w:val="0061196B"/>
    <w:rsid w:val="00613D0A"/>
    <w:rsid w:val="006147FE"/>
    <w:rsid w:val="00616D2A"/>
    <w:rsid w:val="006177B6"/>
    <w:rsid w:val="00622FDB"/>
    <w:rsid w:val="0062304C"/>
    <w:rsid w:val="00626C87"/>
    <w:rsid w:val="00634F5A"/>
    <w:rsid w:val="0063547E"/>
    <w:rsid w:val="00636E59"/>
    <w:rsid w:val="00637401"/>
    <w:rsid w:val="00637D5B"/>
    <w:rsid w:val="00642552"/>
    <w:rsid w:val="006453D1"/>
    <w:rsid w:val="006454DD"/>
    <w:rsid w:val="006454E2"/>
    <w:rsid w:val="006455F0"/>
    <w:rsid w:val="0064660F"/>
    <w:rsid w:val="00646AB2"/>
    <w:rsid w:val="00646B16"/>
    <w:rsid w:val="0064758B"/>
    <w:rsid w:val="006479C3"/>
    <w:rsid w:val="006567F3"/>
    <w:rsid w:val="006601DD"/>
    <w:rsid w:val="00660A7A"/>
    <w:rsid w:val="00660F57"/>
    <w:rsid w:val="006614E7"/>
    <w:rsid w:val="00661A96"/>
    <w:rsid w:val="00662598"/>
    <w:rsid w:val="006633C2"/>
    <w:rsid w:val="006659CE"/>
    <w:rsid w:val="006703E9"/>
    <w:rsid w:val="00671A95"/>
    <w:rsid w:val="00671F2A"/>
    <w:rsid w:val="00673B61"/>
    <w:rsid w:val="00673CF9"/>
    <w:rsid w:val="00676A5A"/>
    <w:rsid w:val="006875A9"/>
    <w:rsid w:val="006A3118"/>
    <w:rsid w:val="006A3DC4"/>
    <w:rsid w:val="006A7C5E"/>
    <w:rsid w:val="006B1688"/>
    <w:rsid w:val="006B4175"/>
    <w:rsid w:val="006B449A"/>
    <w:rsid w:val="006B5FD2"/>
    <w:rsid w:val="006B78E8"/>
    <w:rsid w:val="006B7CFF"/>
    <w:rsid w:val="006C2016"/>
    <w:rsid w:val="006C725C"/>
    <w:rsid w:val="006C7D92"/>
    <w:rsid w:val="006D2AF6"/>
    <w:rsid w:val="006D376F"/>
    <w:rsid w:val="006D388C"/>
    <w:rsid w:val="006D5779"/>
    <w:rsid w:val="006D6FEE"/>
    <w:rsid w:val="006E1C5F"/>
    <w:rsid w:val="006E2A4B"/>
    <w:rsid w:val="006E4F0E"/>
    <w:rsid w:val="006E50CE"/>
    <w:rsid w:val="006E6229"/>
    <w:rsid w:val="006E7161"/>
    <w:rsid w:val="006F191C"/>
    <w:rsid w:val="006F1ABE"/>
    <w:rsid w:val="006F410D"/>
    <w:rsid w:val="0070153C"/>
    <w:rsid w:val="007016F4"/>
    <w:rsid w:val="00704B4D"/>
    <w:rsid w:val="00710D5D"/>
    <w:rsid w:val="00710EAF"/>
    <w:rsid w:val="00711649"/>
    <w:rsid w:val="007206F9"/>
    <w:rsid w:val="007218B2"/>
    <w:rsid w:val="0072192E"/>
    <w:rsid w:val="00722DB8"/>
    <w:rsid w:val="00731EE3"/>
    <w:rsid w:val="00735763"/>
    <w:rsid w:val="00737863"/>
    <w:rsid w:val="00742FCE"/>
    <w:rsid w:val="007436CE"/>
    <w:rsid w:val="00743CF3"/>
    <w:rsid w:val="00744989"/>
    <w:rsid w:val="00747228"/>
    <w:rsid w:val="007525F7"/>
    <w:rsid w:val="00752F8D"/>
    <w:rsid w:val="007536E9"/>
    <w:rsid w:val="00754E0E"/>
    <w:rsid w:val="00754FEB"/>
    <w:rsid w:val="00755716"/>
    <w:rsid w:val="0075720C"/>
    <w:rsid w:val="00757DCB"/>
    <w:rsid w:val="00760546"/>
    <w:rsid w:val="0076147B"/>
    <w:rsid w:val="00761AFE"/>
    <w:rsid w:val="00761D80"/>
    <w:rsid w:val="00762960"/>
    <w:rsid w:val="00762A07"/>
    <w:rsid w:val="007647B5"/>
    <w:rsid w:val="00765F80"/>
    <w:rsid w:val="0076659F"/>
    <w:rsid w:val="007666FC"/>
    <w:rsid w:val="00766C99"/>
    <w:rsid w:val="00773173"/>
    <w:rsid w:val="0077621A"/>
    <w:rsid w:val="00784C2B"/>
    <w:rsid w:val="00785D99"/>
    <w:rsid w:val="007867D7"/>
    <w:rsid w:val="007901D5"/>
    <w:rsid w:val="0079311E"/>
    <w:rsid w:val="00796684"/>
    <w:rsid w:val="007A1134"/>
    <w:rsid w:val="007A155F"/>
    <w:rsid w:val="007A2B32"/>
    <w:rsid w:val="007A2FB3"/>
    <w:rsid w:val="007B0744"/>
    <w:rsid w:val="007B1A5A"/>
    <w:rsid w:val="007B396A"/>
    <w:rsid w:val="007B6335"/>
    <w:rsid w:val="007B686D"/>
    <w:rsid w:val="007C1756"/>
    <w:rsid w:val="007C268F"/>
    <w:rsid w:val="007C626E"/>
    <w:rsid w:val="007D170B"/>
    <w:rsid w:val="007D400C"/>
    <w:rsid w:val="007E1838"/>
    <w:rsid w:val="007E7443"/>
    <w:rsid w:val="007F3317"/>
    <w:rsid w:val="007F6C81"/>
    <w:rsid w:val="007F717D"/>
    <w:rsid w:val="007F7953"/>
    <w:rsid w:val="00800743"/>
    <w:rsid w:val="0080509A"/>
    <w:rsid w:val="0080673D"/>
    <w:rsid w:val="00806BE6"/>
    <w:rsid w:val="00807308"/>
    <w:rsid w:val="008117C7"/>
    <w:rsid w:val="00813950"/>
    <w:rsid w:val="0082073E"/>
    <w:rsid w:val="0082402B"/>
    <w:rsid w:val="008300E4"/>
    <w:rsid w:val="0083202C"/>
    <w:rsid w:val="00832174"/>
    <w:rsid w:val="00834E23"/>
    <w:rsid w:val="008379CB"/>
    <w:rsid w:val="008379CD"/>
    <w:rsid w:val="008429E1"/>
    <w:rsid w:val="008432F1"/>
    <w:rsid w:val="0084417A"/>
    <w:rsid w:val="0084549C"/>
    <w:rsid w:val="00851BC5"/>
    <w:rsid w:val="0085288F"/>
    <w:rsid w:val="00853AA3"/>
    <w:rsid w:val="00856DC9"/>
    <w:rsid w:val="008616CB"/>
    <w:rsid w:val="0086390A"/>
    <w:rsid w:val="00864024"/>
    <w:rsid w:val="00865B19"/>
    <w:rsid w:val="0087018F"/>
    <w:rsid w:val="008718BE"/>
    <w:rsid w:val="00871E32"/>
    <w:rsid w:val="00872D8F"/>
    <w:rsid w:val="00873A2C"/>
    <w:rsid w:val="00873F04"/>
    <w:rsid w:val="008745F3"/>
    <w:rsid w:val="008801BF"/>
    <w:rsid w:val="00882385"/>
    <w:rsid w:val="00882CC1"/>
    <w:rsid w:val="00883307"/>
    <w:rsid w:val="008855D3"/>
    <w:rsid w:val="00887F24"/>
    <w:rsid w:val="0089113F"/>
    <w:rsid w:val="0089744C"/>
    <w:rsid w:val="008976EB"/>
    <w:rsid w:val="008A3134"/>
    <w:rsid w:val="008A4C97"/>
    <w:rsid w:val="008A503F"/>
    <w:rsid w:val="008B1377"/>
    <w:rsid w:val="008B17D5"/>
    <w:rsid w:val="008B73D9"/>
    <w:rsid w:val="008B7ADE"/>
    <w:rsid w:val="008C0A0D"/>
    <w:rsid w:val="008C0D27"/>
    <w:rsid w:val="008C56AC"/>
    <w:rsid w:val="008C5C67"/>
    <w:rsid w:val="008C6FDF"/>
    <w:rsid w:val="008C73A2"/>
    <w:rsid w:val="008D0743"/>
    <w:rsid w:val="008D6DEB"/>
    <w:rsid w:val="008D7EDA"/>
    <w:rsid w:val="008E1451"/>
    <w:rsid w:val="008E2ECB"/>
    <w:rsid w:val="008F26E8"/>
    <w:rsid w:val="008F27C7"/>
    <w:rsid w:val="008F3B7D"/>
    <w:rsid w:val="008F451C"/>
    <w:rsid w:val="008F532B"/>
    <w:rsid w:val="008F633C"/>
    <w:rsid w:val="00900B3B"/>
    <w:rsid w:val="009010E9"/>
    <w:rsid w:val="009026B1"/>
    <w:rsid w:val="00903370"/>
    <w:rsid w:val="00906ED0"/>
    <w:rsid w:val="00906EE7"/>
    <w:rsid w:val="00910688"/>
    <w:rsid w:val="00910EB3"/>
    <w:rsid w:val="009118C6"/>
    <w:rsid w:val="0091242C"/>
    <w:rsid w:val="00913DA0"/>
    <w:rsid w:val="00915861"/>
    <w:rsid w:val="00916FBB"/>
    <w:rsid w:val="0091758B"/>
    <w:rsid w:val="00920044"/>
    <w:rsid w:val="009276DF"/>
    <w:rsid w:val="00930144"/>
    <w:rsid w:val="00930D21"/>
    <w:rsid w:val="0093205A"/>
    <w:rsid w:val="00934669"/>
    <w:rsid w:val="009347E2"/>
    <w:rsid w:val="00934E51"/>
    <w:rsid w:val="00941D47"/>
    <w:rsid w:val="00942112"/>
    <w:rsid w:val="009423F4"/>
    <w:rsid w:val="0094494C"/>
    <w:rsid w:val="00944C3F"/>
    <w:rsid w:val="00944F04"/>
    <w:rsid w:val="009453C0"/>
    <w:rsid w:val="00955675"/>
    <w:rsid w:val="00961FAA"/>
    <w:rsid w:val="009635CF"/>
    <w:rsid w:val="009637D6"/>
    <w:rsid w:val="009650D5"/>
    <w:rsid w:val="00966AC9"/>
    <w:rsid w:val="0096756F"/>
    <w:rsid w:val="00970748"/>
    <w:rsid w:val="00973DAF"/>
    <w:rsid w:val="0097641D"/>
    <w:rsid w:val="00977E4F"/>
    <w:rsid w:val="00980C77"/>
    <w:rsid w:val="0098185F"/>
    <w:rsid w:val="00990880"/>
    <w:rsid w:val="00990E72"/>
    <w:rsid w:val="0099114E"/>
    <w:rsid w:val="00994243"/>
    <w:rsid w:val="009A0E35"/>
    <w:rsid w:val="009A1EC8"/>
    <w:rsid w:val="009B15CA"/>
    <w:rsid w:val="009B2CA7"/>
    <w:rsid w:val="009B57F1"/>
    <w:rsid w:val="009B6D43"/>
    <w:rsid w:val="009C1C20"/>
    <w:rsid w:val="009C21BD"/>
    <w:rsid w:val="009C5853"/>
    <w:rsid w:val="009D01C1"/>
    <w:rsid w:val="009D2613"/>
    <w:rsid w:val="009D4DEE"/>
    <w:rsid w:val="009E17ED"/>
    <w:rsid w:val="009E18FB"/>
    <w:rsid w:val="009E6891"/>
    <w:rsid w:val="009E7B45"/>
    <w:rsid w:val="009E7DA2"/>
    <w:rsid w:val="009F285A"/>
    <w:rsid w:val="009F2D44"/>
    <w:rsid w:val="009F6326"/>
    <w:rsid w:val="00A01461"/>
    <w:rsid w:val="00A01937"/>
    <w:rsid w:val="00A03112"/>
    <w:rsid w:val="00A059F7"/>
    <w:rsid w:val="00A06B92"/>
    <w:rsid w:val="00A14B48"/>
    <w:rsid w:val="00A153D9"/>
    <w:rsid w:val="00A273BB"/>
    <w:rsid w:val="00A3120C"/>
    <w:rsid w:val="00A34784"/>
    <w:rsid w:val="00A362C6"/>
    <w:rsid w:val="00A41DFE"/>
    <w:rsid w:val="00A427F0"/>
    <w:rsid w:val="00A44858"/>
    <w:rsid w:val="00A44ACC"/>
    <w:rsid w:val="00A53CE2"/>
    <w:rsid w:val="00A55BD6"/>
    <w:rsid w:val="00A5618E"/>
    <w:rsid w:val="00A57E12"/>
    <w:rsid w:val="00A645FC"/>
    <w:rsid w:val="00A71D33"/>
    <w:rsid w:val="00A721B1"/>
    <w:rsid w:val="00A74BFA"/>
    <w:rsid w:val="00A74E1E"/>
    <w:rsid w:val="00A76720"/>
    <w:rsid w:val="00A8262F"/>
    <w:rsid w:val="00A9246C"/>
    <w:rsid w:val="00A933A0"/>
    <w:rsid w:val="00A977D2"/>
    <w:rsid w:val="00AA413E"/>
    <w:rsid w:val="00AA7BDC"/>
    <w:rsid w:val="00AA7DBB"/>
    <w:rsid w:val="00AB73EC"/>
    <w:rsid w:val="00AC147E"/>
    <w:rsid w:val="00AC2249"/>
    <w:rsid w:val="00AC3FD1"/>
    <w:rsid w:val="00AC6FD3"/>
    <w:rsid w:val="00AD1177"/>
    <w:rsid w:val="00AD378F"/>
    <w:rsid w:val="00AD4736"/>
    <w:rsid w:val="00AD5984"/>
    <w:rsid w:val="00AD5D19"/>
    <w:rsid w:val="00AE0538"/>
    <w:rsid w:val="00AF2666"/>
    <w:rsid w:val="00AF7AE6"/>
    <w:rsid w:val="00B0218A"/>
    <w:rsid w:val="00B03021"/>
    <w:rsid w:val="00B03413"/>
    <w:rsid w:val="00B04516"/>
    <w:rsid w:val="00B05429"/>
    <w:rsid w:val="00B10068"/>
    <w:rsid w:val="00B13A84"/>
    <w:rsid w:val="00B22774"/>
    <w:rsid w:val="00B2396E"/>
    <w:rsid w:val="00B24012"/>
    <w:rsid w:val="00B241D6"/>
    <w:rsid w:val="00B254E5"/>
    <w:rsid w:val="00B26342"/>
    <w:rsid w:val="00B2743A"/>
    <w:rsid w:val="00B277D7"/>
    <w:rsid w:val="00B31491"/>
    <w:rsid w:val="00B32082"/>
    <w:rsid w:val="00B3300E"/>
    <w:rsid w:val="00B33327"/>
    <w:rsid w:val="00B337F7"/>
    <w:rsid w:val="00B359DB"/>
    <w:rsid w:val="00B37438"/>
    <w:rsid w:val="00B40E06"/>
    <w:rsid w:val="00B42872"/>
    <w:rsid w:val="00B46672"/>
    <w:rsid w:val="00B50513"/>
    <w:rsid w:val="00B575E0"/>
    <w:rsid w:val="00B6068E"/>
    <w:rsid w:val="00B61CE5"/>
    <w:rsid w:val="00B63C4C"/>
    <w:rsid w:val="00B65559"/>
    <w:rsid w:val="00B6560D"/>
    <w:rsid w:val="00B7248F"/>
    <w:rsid w:val="00B75C35"/>
    <w:rsid w:val="00B77683"/>
    <w:rsid w:val="00B83E38"/>
    <w:rsid w:val="00B8537A"/>
    <w:rsid w:val="00B87207"/>
    <w:rsid w:val="00B90678"/>
    <w:rsid w:val="00B944FF"/>
    <w:rsid w:val="00B94831"/>
    <w:rsid w:val="00B9495C"/>
    <w:rsid w:val="00BA1C95"/>
    <w:rsid w:val="00BA673C"/>
    <w:rsid w:val="00BA71EB"/>
    <w:rsid w:val="00BB006E"/>
    <w:rsid w:val="00BB573F"/>
    <w:rsid w:val="00BB58A5"/>
    <w:rsid w:val="00BC45C3"/>
    <w:rsid w:val="00BC7A06"/>
    <w:rsid w:val="00BD095E"/>
    <w:rsid w:val="00BD6130"/>
    <w:rsid w:val="00BD7267"/>
    <w:rsid w:val="00BE2C36"/>
    <w:rsid w:val="00BE55EB"/>
    <w:rsid w:val="00BE644C"/>
    <w:rsid w:val="00BF307E"/>
    <w:rsid w:val="00BF3173"/>
    <w:rsid w:val="00BF3737"/>
    <w:rsid w:val="00BF6772"/>
    <w:rsid w:val="00BF6ED9"/>
    <w:rsid w:val="00C01655"/>
    <w:rsid w:val="00C0418F"/>
    <w:rsid w:val="00C059E3"/>
    <w:rsid w:val="00C0622B"/>
    <w:rsid w:val="00C06565"/>
    <w:rsid w:val="00C1118C"/>
    <w:rsid w:val="00C1308A"/>
    <w:rsid w:val="00C13301"/>
    <w:rsid w:val="00C2036A"/>
    <w:rsid w:val="00C249E1"/>
    <w:rsid w:val="00C2696C"/>
    <w:rsid w:val="00C322B5"/>
    <w:rsid w:val="00C3417D"/>
    <w:rsid w:val="00C360B8"/>
    <w:rsid w:val="00C40699"/>
    <w:rsid w:val="00C42541"/>
    <w:rsid w:val="00C42BFF"/>
    <w:rsid w:val="00C42D16"/>
    <w:rsid w:val="00C46B8F"/>
    <w:rsid w:val="00C5347E"/>
    <w:rsid w:val="00C60283"/>
    <w:rsid w:val="00C639D8"/>
    <w:rsid w:val="00C64A88"/>
    <w:rsid w:val="00C7391C"/>
    <w:rsid w:val="00C86BDF"/>
    <w:rsid w:val="00C90757"/>
    <w:rsid w:val="00C90890"/>
    <w:rsid w:val="00C94F3D"/>
    <w:rsid w:val="00C95E50"/>
    <w:rsid w:val="00CA0025"/>
    <w:rsid w:val="00CA4E31"/>
    <w:rsid w:val="00CA5BCE"/>
    <w:rsid w:val="00CB161F"/>
    <w:rsid w:val="00CB2ECF"/>
    <w:rsid w:val="00CB48B6"/>
    <w:rsid w:val="00CB5167"/>
    <w:rsid w:val="00CB5AE0"/>
    <w:rsid w:val="00CB7C1B"/>
    <w:rsid w:val="00CC34E5"/>
    <w:rsid w:val="00CC3532"/>
    <w:rsid w:val="00CC4F0A"/>
    <w:rsid w:val="00CD06FA"/>
    <w:rsid w:val="00CD2F8F"/>
    <w:rsid w:val="00CD47E8"/>
    <w:rsid w:val="00CD4855"/>
    <w:rsid w:val="00CD7FC0"/>
    <w:rsid w:val="00CE0732"/>
    <w:rsid w:val="00CE4518"/>
    <w:rsid w:val="00CF1A19"/>
    <w:rsid w:val="00D01974"/>
    <w:rsid w:val="00D066BB"/>
    <w:rsid w:val="00D06EAC"/>
    <w:rsid w:val="00D10271"/>
    <w:rsid w:val="00D13786"/>
    <w:rsid w:val="00D14209"/>
    <w:rsid w:val="00D2368D"/>
    <w:rsid w:val="00D2741B"/>
    <w:rsid w:val="00D31823"/>
    <w:rsid w:val="00D33407"/>
    <w:rsid w:val="00D3370B"/>
    <w:rsid w:val="00D446AC"/>
    <w:rsid w:val="00D461BC"/>
    <w:rsid w:val="00D47568"/>
    <w:rsid w:val="00D477FF"/>
    <w:rsid w:val="00D50509"/>
    <w:rsid w:val="00D5556F"/>
    <w:rsid w:val="00D7496B"/>
    <w:rsid w:val="00D8503C"/>
    <w:rsid w:val="00D8585F"/>
    <w:rsid w:val="00D926B0"/>
    <w:rsid w:val="00D92EC1"/>
    <w:rsid w:val="00D9339C"/>
    <w:rsid w:val="00D93F61"/>
    <w:rsid w:val="00D97B30"/>
    <w:rsid w:val="00DA137F"/>
    <w:rsid w:val="00DA27AE"/>
    <w:rsid w:val="00DA3D34"/>
    <w:rsid w:val="00DA58B6"/>
    <w:rsid w:val="00DA679E"/>
    <w:rsid w:val="00DB46B2"/>
    <w:rsid w:val="00DB5C06"/>
    <w:rsid w:val="00DB5EAF"/>
    <w:rsid w:val="00DC0125"/>
    <w:rsid w:val="00DC0BED"/>
    <w:rsid w:val="00DC0C53"/>
    <w:rsid w:val="00DC57E4"/>
    <w:rsid w:val="00DC6669"/>
    <w:rsid w:val="00DD1DDC"/>
    <w:rsid w:val="00DD437E"/>
    <w:rsid w:val="00DD6003"/>
    <w:rsid w:val="00DD65B4"/>
    <w:rsid w:val="00DE6B0A"/>
    <w:rsid w:val="00DF1524"/>
    <w:rsid w:val="00DF42F6"/>
    <w:rsid w:val="00DF7493"/>
    <w:rsid w:val="00E02652"/>
    <w:rsid w:val="00E02701"/>
    <w:rsid w:val="00E052BE"/>
    <w:rsid w:val="00E10157"/>
    <w:rsid w:val="00E13DFB"/>
    <w:rsid w:val="00E16E1D"/>
    <w:rsid w:val="00E2123A"/>
    <w:rsid w:val="00E24847"/>
    <w:rsid w:val="00E24B0C"/>
    <w:rsid w:val="00E2526F"/>
    <w:rsid w:val="00E2626E"/>
    <w:rsid w:val="00E37138"/>
    <w:rsid w:val="00E37FEB"/>
    <w:rsid w:val="00E4518D"/>
    <w:rsid w:val="00E47E10"/>
    <w:rsid w:val="00E5103C"/>
    <w:rsid w:val="00E53736"/>
    <w:rsid w:val="00E55A1C"/>
    <w:rsid w:val="00E6613B"/>
    <w:rsid w:val="00E75B46"/>
    <w:rsid w:val="00E75D37"/>
    <w:rsid w:val="00E7744E"/>
    <w:rsid w:val="00E80826"/>
    <w:rsid w:val="00E83AA6"/>
    <w:rsid w:val="00E86EB6"/>
    <w:rsid w:val="00E8769F"/>
    <w:rsid w:val="00E90520"/>
    <w:rsid w:val="00E92381"/>
    <w:rsid w:val="00E924B2"/>
    <w:rsid w:val="00E92CF0"/>
    <w:rsid w:val="00E93779"/>
    <w:rsid w:val="00E93B4D"/>
    <w:rsid w:val="00E9465C"/>
    <w:rsid w:val="00E94A26"/>
    <w:rsid w:val="00E96A64"/>
    <w:rsid w:val="00E977E0"/>
    <w:rsid w:val="00EA2434"/>
    <w:rsid w:val="00EA6A49"/>
    <w:rsid w:val="00EA79F7"/>
    <w:rsid w:val="00EB30F4"/>
    <w:rsid w:val="00EB39D2"/>
    <w:rsid w:val="00EB4240"/>
    <w:rsid w:val="00EB73AE"/>
    <w:rsid w:val="00EC124C"/>
    <w:rsid w:val="00EC3DFD"/>
    <w:rsid w:val="00EC5CDD"/>
    <w:rsid w:val="00EC5DCD"/>
    <w:rsid w:val="00EC6974"/>
    <w:rsid w:val="00EC73C1"/>
    <w:rsid w:val="00EC7896"/>
    <w:rsid w:val="00ED088C"/>
    <w:rsid w:val="00ED1764"/>
    <w:rsid w:val="00ED2D11"/>
    <w:rsid w:val="00ED41A6"/>
    <w:rsid w:val="00EE1C45"/>
    <w:rsid w:val="00EE1FFC"/>
    <w:rsid w:val="00EE2255"/>
    <w:rsid w:val="00EE4BC7"/>
    <w:rsid w:val="00EE4EE5"/>
    <w:rsid w:val="00EE4F08"/>
    <w:rsid w:val="00EE7926"/>
    <w:rsid w:val="00EF239E"/>
    <w:rsid w:val="00EF36D0"/>
    <w:rsid w:val="00EF78AE"/>
    <w:rsid w:val="00EF7CE1"/>
    <w:rsid w:val="00F01DB0"/>
    <w:rsid w:val="00F03A59"/>
    <w:rsid w:val="00F05193"/>
    <w:rsid w:val="00F1152E"/>
    <w:rsid w:val="00F12263"/>
    <w:rsid w:val="00F14FAE"/>
    <w:rsid w:val="00F207E0"/>
    <w:rsid w:val="00F2151B"/>
    <w:rsid w:val="00F2393C"/>
    <w:rsid w:val="00F241BC"/>
    <w:rsid w:val="00F24276"/>
    <w:rsid w:val="00F2435F"/>
    <w:rsid w:val="00F24B9D"/>
    <w:rsid w:val="00F2733A"/>
    <w:rsid w:val="00F27650"/>
    <w:rsid w:val="00F2773D"/>
    <w:rsid w:val="00F313A1"/>
    <w:rsid w:val="00F358C9"/>
    <w:rsid w:val="00F37473"/>
    <w:rsid w:val="00F40AC8"/>
    <w:rsid w:val="00F41365"/>
    <w:rsid w:val="00F43FC7"/>
    <w:rsid w:val="00F445B6"/>
    <w:rsid w:val="00F479B4"/>
    <w:rsid w:val="00F5119F"/>
    <w:rsid w:val="00F52133"/>
    <w:rsid w:val="00F5712B"/>
    <w:rsid w:val="00F61315"/>
    <w:rsid w:val="00F61ED9"/>
    <w:rsid w:val="00F63D7F"/>
    <w:rsid w:val="00F65618"/>
    <w:rsid w:val="00F675E5"/>
    <w:rsid w:val="00F67E59"/>
    <w:rsid w:val="00F70B0E"/>
    <w:rsid w:val="00F718F5"/>
    <w:rsid w:val="00F720B9"/>
    <w:rsid w:val="00F734F0"/>
    <w:rsid w:val="00F818F9"/>
    <w:rsid w:val="00F82D82"/>
    <w:rsid w:val="00F833E4"/>
    <w:rsid w:val="00F84961"/>
    <w:rsid w:val="00F85DBD"/>
    <w:rsid w:val="00F86FEF"/>
    <w:rsid w:val="00F90B97"/>
    <w:rsid w:val="00F90F82"/>
    <w:rsid w:val="00F921E3"/>
    <w:rsid w:val="00F9315D"/>
    <w:rsid w:val="00F93F83"/>
    <w:rsid w:val="00F951ED"/>
    <w:rsid w:val="00F954C9"/>
    <w:rsid w:val="00F97B08"/>
    <w:rsid w:val="00FA462D"/>
    <w:rsid w:val="00FB0FD3"/>
    <w:rsid w:val="00FB57CF"/>
    <w:rsid w:val="00FB597A"/>
    <w:rsid w:val="00FC0027"/>
    <w:rsid w:val="00FC0C65"/>
    <w:rsid w:val="00FC0E15"/>
    <w:rsid w:val="00FC2896"/>
    <w:rsid w:val="00FC38FC"/>
    <w:rsid w:val="00FC5023"/>
    <w:rsid w:val="00FC6897"/>
    <w:rsid w:val="00FD0335"/>
    <w:rsid w:val="00FD078F"/>
    <w:rsid w:val="00FD7324"/>
    <w:rsid w:val="00FE1647"/>
    <w:rsid w:val="00FE1F30"/>
    <w:rsid w:val="00FE33BA"/>
    <w:rsid w:val="00FE6596"/>
    <w:rsid w:val="00FE74C7"/>
    <w:rsid w:val="00FF0E1B"/>
    <w:rsid w:val="00FF4356"/>
    <w:rsid w:val="00FF5DFB"/>
    <w:rsid w:val="00FF6AC8"/>
    <w:rsid w:val="00FF79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14:docId w14:val="355D186F"/>
  <w15:chartTrackingRefBased/>
  <w15:docId w15:val="{0C7AE73E-B726-4A40-97A2-6298CCFB0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uiPriority="1"/>
    <w:lsdException w:name="Subtitle" w:locked="1" w:qFormat="1"/>
    <w:lsdException w:name="Hyperlink" w:uiPriority="99"/>
    <w:lsdException w:name="Strong" w:locked="1" w:qFormat="1"/>
    <w:lsdException w:name="Emphasis" w:locked="1"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901D5"/>
    <w:rPr>
      <w:rFonts w:ascii="Arial" w:hAnsi="Arial" w:cs="Arial"/>
      <w:lang w:eastAsia="ko-KR"/>
    </w:rPr>
  </w:style>
  <w:style w:type="paragraph" w:styleId="Naslov1">
    <w:name w:val="heading 1"/>
    <w:basedOn w:val="Navaden"/>
    <w:next w:val="Navaden"/>
    <w:link w:val="Naslov1Znak"/>
    <w:autoRedefine/>
    <w:qFormat/>
    <w:locked/>
    <w:rsid w:val="00436C9A"/>
    <w:pPr>
      <w:keepNext/>
      <w:numPr>
        <w:numId w:val="15"/>
      </w:numPr>
      <w:tabs>
        <w:tab w:val="clear" w:pos="432"/>
      </w:tabs>
      <w:spacing w:before="240" w:after="60"/>
      <w:ind w:left="360"/>
      <w:outlineLvl w:val="0"/>
    </w:pPr>
    <w:rPr>
      <w:rFonts w:eastAsia="Times New Roman"/>
      <w:b/>
      <w:bCs/>
      <w:caps/>
      <w:kern w:val="32"/>
      <w:sz w:val="24"/>
      <w:lang w:eastAsia="sl-SI"/>
    </w:rPr>
  </w:style>
  <w:style w:type="paragraph" w:styleId="Naslov2">
    <w:name w:val="heading 2"/>
    <w:basedOn w:val="Navaden"/>
    <w:qFormat/>
    <w:locked/>
    <w:rsid w:val="00B944FF"/>
    <w:pPr>
      <w:keepNext/>
      <w:numPr>
        <w:ilvl w:val="1"/>
        <w:numId w:val="15"/>
      </w:numPr>
      <w:spacing w:before="240" w:after="60"/>
      <w:ind w:left="567" w:hanging="567"/>
      <w:outlineLvl w:val="1"/>
    </w:pPr>
    <w:rPr>
      <w:rFonts w:eastAsia="Times New Roman" w:cs="Times New Roman"/>
      <w:b/>
      <w:bCs/>
      <w:sz w:val="22"/>
      <w:lang w:eastAsia="sl-SI"/>
    </w:rPr>
  </w:style>
  <w:style w:type="paragraph" w:styleId="Naslov3">
    <w:name w:val="heading 3"/>
    <w:basedOn w:val="Naslov2"/>
    <w:next w:val="Navaden"/>
    <w:link w:val="Naslov3Znak"/>
    <w:qFormat/>
    <w:locked/>
    <w:rsid w:val="00F2151B"/>
    <w:pPr>
      <w:numPr>
        <w:ilvl w:val="2"/>
      </w:numPr>
      <w:outlineLvl w:val="2"/>
    </w:pPr>
    <w:rPr>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ikaNr">
    <w:name w:val="Slika Nr."/>
    <w:basedOn w:val="Navaden"/>
    <w:next w:val="Navaden"/>
    <w:rsid w:val="002201C8"/>
    <w:pPr>
      <w:numPr>
        <w:numId w:val="1"/>
      </w:numPr>
      <w:spacing w:before="160"/>
      <w:jc w:val="both"/>
    </w:pPr>
    <w:rPr>
      <w:sz w:val="18"/>
      <w:szCs w:val="18"/>
    </w:rPr>
  </w:style>
  <w:style w:type="paragraph" w:customStyle="1" w:styleId="podpisi">
    <w:name w:val="podpisi"/>
    <w:basedOn w:val="Navaden"/>
    <w:rsid w:val="00013772"/>
    <w:pPr>
      <w:tabs>
        <w:tab w:val="left" w:pos="3402"/>
      </w:tabs>
    </w:pPr>
    <w:rPr>
      <w:lang w:val="it-IT" w:eastAsia="en-US"/>
    </w:rPr>
  </w:style>
  <w:style w:type="character" w:styleId="tevilkastrani">
    <w:name w:val="page number"/>
    <w:rsid w:val="00013772"/>
    <w:rPr>
      <w:rFonts w:cs="Times New Roman"/>
    </w:rPr>
  </w:style>
  <w:style w:type="paragraph" w:styleId="Noga">
    <w:name w:val="footer"/>
    <w:basedOn w:val="Navaden"/>
    <w:link w:val="NogaZnak"/>
    <w:rsid w:val="00013772"/>
    <w:pPr>
      <w:tabs>
        <w:tab w:val="center" w:pos="4703"/>
        <w:tab w:val="right" w:pos="9406"/>
      </w:tabs>
    </w:pPr>
  </w:style>
  <w:style w:type="character" w:customStyle="1" w:styleId="NogaZnak">
    <w:name w:val="Noga Znak"/>
    <w:link w:val="Noga"/>
    <w:semiHidden/>
    <w:locked/>
    <w:rsid w:val="00C13301"/>
    <w:rPr>
      <w:rFonts w:ascii="Arial" w:hAnsi="Arial" w:cs="Arial"/>
      <w:sz w:val="20"/>
      <w:szCs w:val="20"/>
      <w:lang w:val="x-none" w:eastAsia="ko-KR"/>
    </w:rPr>
  </w:style>
  <w:style w:type="paragraph" w:styleId="Glava">
    <w:name w:val="header"/>
    <w:basedOn w:val="Navaden"/>
    <w:link w:val="GlavaZnak"/>
    <w:rsid w:val="00711649"/>
    <w:pPr>
      <w:tabs>
        <w:tab w:val="center" w:pos="4703"/>
        <w:tab w:val="right" w:pos="9406"/>
      </w:tabs>
    </w:pPr>
  </w:style>
  <w:style w:type="character" w:customStyle="1" w:styleId="GlavaZnak">
    <w:name w:val="Glava Znak"/>
    <w:link w:val="Glava"/>
    <w:uiPriority w:val="99"/>
    <w:locked/>
    <w:rsid w:val="00C13301"/>
    <w:rPr>
      <w:rFonts w:ascii="Arial" w:hAnsi="Arial" w:cs="Arial"/>
      <w:sz w:val="20"/>
      <w:szCs w:val="20"/>
      <w:lang w:val="x-none" w:eastAsia="ko-KR"/>
    </w:rPr>
  </w:style>
  <w:style w:type="paragraph" w:styleId="Besedilooblaka">
    <w:name w:val="Balloon Text"/>
    <w:basedOn w:val="Navaden"/>
    <w:link w:val="BesedilooblakaZnak"/>
    <w:semiHidden/>
    <w:rsid w:val="001E63DE"/>
    <w:rPr>
      <w:rFonts w:ascii="Tahoma" w:hAnsi="Tahoma" w:cs="Tahoma"/>
      <w:sz w:val="16"/>
      <w:szCs w:val="16"/>
    </w:rPr>
  </w:style>
  <w:style w:type="character" w:customStyle="1" w:styleId="BesedilooblakaZnak">
    <w:name w:val="Besedilo oblačka Znak"/>
    <w:link w:val="Besedilooblaka"/>
    <w:locked/>
    <w:rsid w:val="001E63DE"/>
    <w:rPr>
      <w:rFonts w:ascii="Tahoma" w:hAnsi="Tahoma" w:cs="Tahoma"/>
      <w:sz w:val="14"/>
      <w:szCs w:val="14"/>
      <w:lang w:val="x-none" w:eastAsia="ko-KR"/>
    </w:rPr>
  </w:style>
  <w:style w:type="character" w:styleId="Hiperpovezava">
    <w:name w:val="Hyperlink"/>
    <w:uiPriority w:val="99"/>
    <w:rsid w:val="009F2D44"/>
    <w:rPr>
      <w:rFonts w:cs="Times New Roman"/>
      <w:color w:val="0000FF"/>
      <w:u w:val="single"/>
    </w:rPr>
  </w:style>
  <w:style w:type="paragraph" w:customStyle="1" w:styleId="Default">
    <w:name w:val="Default"/>
    <w:rsid w:val="00AC6FD3"/>
    <w:pPr>
      <w:autoSpaceDE w:val="0"/>
      <w:autoSpaceDN w:val="0"/>
      <w:adjustRightInd w:val="0"/>
    </w:pPr>
    <w:rPr>
      <w:rFonts w:ascii="Calibri" w:eastAsia="Times New Roman" w:hAnsi="Calibri" w:cs="Calibri"/>
      <w:color w:val="000000"/>
      <w:sz w:val="24"/>
      <w:szCs w:val="24"/>
      <w:lang w:eastAsia="en-US"/>
    </w:rPr>
  </w:style>
  <w:style w:type="paragraph" w:customStyle="1" w:styleId="Odstavekseznama1">
    <w:name w:val="Odstavek seznama1"/>
    <w:basedOn w:val="Navaden"/>
    <w:rsid w:val="00AC6FD3"/>
    <w:pPr>
      <w:ind w:left="720"/>
    </w:pPr>
    <w:rPr>
      <w:rFonts w:ascii="Times New Roman" w:eastAsia="Calibri" w:hAnsi="Times New Roman" w:cs="Times New Roman"/>
      <w:sz w:val="24"/>
      <w:szCs w:val="24"/>
      <w:lang w:eastAsia="sl-SI"/>
    </w:rPr>
  </w:style>
  <w:style w:type="paragraph" w:customStyle="1" w:styleId="ZnakZnakZnakZnakZnakZnak">
    <w:name w:val="Znak Znak Znak Znak Znak Znak"/>
    <w:basedOn w:val="Navaden"/>
    <w:rsid w:val="00AC6FD3"/>
    <w:pPr>
      <w:spacing w:after="160" w:line="240" w:lineRule="exact"/>
    </w:pPr>
    <w:rPr>
      <w:rFonts w:ascii="Tahoma" w:eastAsia="Times New Roman" w:hAnsi="Tahoma" w:cs="Times New Roman"/>
      <w:lang w:val="en-US" w:eastAsia="en-US"/>
    </w:rPr>
  </w:style>
  <w:style w:type="paragraph" w:styleId="Telobesedila">
    <w:name w:val="Body Text"/>
    <w:basedOn w:val="Navaden"/>
    <w:rsid w:val="00476321"/>
    <w:pPr>
      <w:jc w:val="both"/>
    </w:pPr>
    <w:rPr>
      <w:rFonts w:ascii="Times New Roman" w:eastAsia="Times New Roman" w:hAnsi="Times New Roman" w:cs="Times New Roman"/>
      <w:sz w:val="24"/>
      <w:lang w:eastAsia="en-US"/>
    </w:rPr>
  </w:style>
  <w:style w:type="paragraph" w:styleId="Kazalovsebine2">
    <w:name w:val="toc 2"/>
    <w:basedOn w:val="Navaden"/>
    <w:next w:val="Navaden"/>
    <w:autoRedefine/>
    <w:uiPriority w:val="39"/>
    <w:locked/>
    <w:rsid w:val="006E2A4B"/>
    <w:pPr>
      <w:ind w:left="200"/>
    </w:pPr>
    <w:rPr>
      <w:rFonts w:asciiTheme="minorHAnsi" w:hAnsiTheme="minorHAnsi"/>
      <w:smallCaps/>
    </w:rPr>
  </w:style>
  <w:style w:type="paragraph" w:customStyle="1" w:styleId="Navodilo">
    <w:name w:val="Navodilo"/>
    <w:basedOn w:val="Navaden"/>
    <w:link w:val="NavodiloZnak"/>
    <w:rsid w:val="007647B5"/>
    <w:pPr>
      <w:widowControl w:val="0"/>
      <w:autoSpaceDE w:val="0"/>
      <w:autoSpaceDN w:val="0"/>
      <w:adjustRightInd w:val="0"/>
      <w:jc w:val="both"/>
    </w:pPr>
    <w:rPr>
      <w:rFonts w:ascii="Times New Roman" w:eastAsia="Times New Roman" w:hAnsi="Times New Roman" w:cs="Times New Roman"/>
      <w:sz w:val="24"/>
      <w:szCs w:val="24"/>
      <w:lang w:eastAsia="sl-SI"/>
    </w:rPr>
  </w:style>
  <w:style w:type="character" w:customStyle="1" w:styleId="NavodiloZnak">
    <w:name w:val="Navodilo Znak"/>
    <w:link w:val="Navodilo"/>
    <w:rsid w:val="007647B5"/>
    <w:rPr>
      <w:sz w:val="24"/>
      <w:szCs w:val="24"/>
      <w:lang w:val="sl-SI" w:eastAsia="sl-SI" w:bidi="ar-SA"/>
    </w:rPr>
  </w:style>
  <w:style w:type="character" w:styleId="Besedilooznabemesta">
    <w:name w:val="Placeholder Text"/>
    <w:basedOn w:val="Privzetapisavaodstavka"/>
    <w:uiPriority w:val="99"/>
    <w:semiHidden/>
    <w:rsid w:val="00342558"/>
    <w:rPr>
      <w:color w:val="808080"/>
    </w:rPr>
  </w:style>
  <w:style w:type="character" w:customStyle="1" w:styleId="Naslov1Znak">
    <w:name w:val="Naslov 1 Znak"/>
    <w:basedOn w:val="Privzetapisavaodstavka"/>
    <w:link w:val="Naslov1"/>
    <w:rsid w:val="00436C9A"/>
    <w:rPr>
      <w:rFonts w:ascii="Arial" w:eastAsia="Times New Roman" w:hAnsi="Arial" w:cs="Arial"/>
      <w:b/>
      <w:bCs/>
      <w:caps/>
      <w:kern w:val="32"/>
      <w:sz w:val="24"/>
    </w:rPr>
  </w:style>
  <w:style w:type="character" w:customStyle="1" w:styleId="Naslov3Znak">
    <w:name w:val="Naslov 3 Znak"/>
    <w:basedOn w:val="Privzetapisavaodstavka"/>
    <w:link w:val="Naslov3"/>
    <w:rsid w:val="00F2151B"/>
    <w:rPr>
      <w:rFonts w:ascii="Arial" w:eastAsia="Times New Roman" w:hAnsi="Arial"/>
      <w:b/>
      <w:bCs/>
    </w:rPr>
  </w:style>
  <w:style w:type="character" w:styleId="Pripombasklic">
    <w:name w:val="annotation reference"/>
    <w:basedOn w:val="Privzetapisavaodstavka"/>
    <w:rsid w:val="00CB7C1B"/>
    <w:rPr>
      <w:sz w:val="16"/>
      <w:szCs w:val="16"/>
    </w:rPr>
  </w:style>
  <w:style w:type="paragraph" w:styleId="Pripombabesedilo">
    <w:name w:val="annotation text"/>
    <w:basedOn w:val="Navaden"/>
    <w:link w:val="PripombabesediloZnak"/>
    <w:rsid w:val="00CB7C1B"/>
  </w:style>
  <w:style w:type="character" w:customStyle="1" w:styleId="PripombabesediloZnak">
    <w:name w:val="Pripomba – besedilo Znak"/>
    <w:basedOn w:val="Privzetapisavaodstavka"/>
    <w:link w:val="Pripombabesedilo"/>
    <w:rsid w:val="00CB7C1B"/>
    <w:rPr>
      <w:rFonts w:ascii="Arial" w:hAnsi="Arial" w:cs="Arial"/>
      <w:lang w:eastAsia="ko-KR"/>
    </w:rPr>
  </w:style>
  <w:style w:type="paragraph" w:styleId="Zadevapripombe">
    <w:name w:val="annotation subject"/>
    <w:basedOn w:val="Pripombabesedilo"/>
    <w:next w:val="Pripombabesedilo"/>
    <w:link w:val="ZadevapripombeZnak"/>
    <w:rsid w:val="00CB7C1B"/>
    <w:rPr>
      <w:b/>
      <w:bCs/>
    </w:rPr>
  </w:style>
  <w:style w:type="character" w:customStyle="1" w:styleId="ZadevapripombeZnak">
    <w:name w:val="Zadeva pripombe Znak"/>
    <w:basedOn w:val="PripombabesediloZnak"/>
    <w:link w:val="Zadevapripombe"/>
    <w:rsid w:val="00CB7C1B"/>
    <w:rPr>
      <w:rFonts w:ascii="Arial" w:hAnsi="Arial" w:cs="Arial"/>
      <w:b/>
      <w:bCs/>
      <w:lang w:eastAsia="ko-KR"/>
    </w:rPr>
  </w:style>
  <w:style w:type="paragraph" w:customStyle="1" w:styleId="ZnakZnak">
    <w:name w:val="Znak Znak"/>
    <w:basedOn w:val="Navaden"/>
    <w:rsid w:val="00231089"/>
    <w:pPr>
      <w:spacing w:after="160" w:line="240" w:lineRule="exact"/>
    </w:pPr>
    <w:rPr>
      <w:rFonts w:ascii="Tahoma" w:eastAsia="Times New Roman" w:hAnsi="Tahoma" w:cs="Times New Roman"/>
      <w:lang w:val="en-US" w:eastAsia="en-US"/>
    </w:rPr>
  </w:style>
  <w:style w:type="paragraph" w:styleId="Odstavekseznama">
    <w:name w:val="List Paragraph"/>
    <w:basedOn w:val="Navaden"/>
    <w:qFormat/>
    <w:rsid w:val="00B944FF"/>
    <w:pPr>
      <w:ind w:left="720"/>
      <w:contextualSpacing/>
    </w:pPr>
    <w:rPr>
      <w:rFonts w:cs="Mangal"/>
      <w:lang w:bidi="sa-IN"/>
    </w:rPr>
  </w:style>
  <w:style w:type="paragraph" w:styleId="Kazalovsebine1">
    <w:name w:val="toc 1"/>
    <w:basedOn w:val="Navaden"/>
    <w:next w:val="Navaden"/>
    <w:autoRedefine/>
    <w:uiPriority w:val="39"/>
    <w:locked/>
    <w:rsid w:val="00DC57E4"/>
    <w:pPr>
      <w:spacing w:before="120" w:after="120"/>
    </w:pPr>
    <w:rPr>
      <w:rFonts w:asciiTheme="minorHAnsi" w:hAnsiTheme="minorHAnsi"/>
      <w:b/>
      <w:bCs/>
      <w:caps/>
    </w:rPr>
  </w:style>
  <w:style w:type="paragraph" w:styleId="Kazalovsebine3">
    <w:name w:val="toc 3"/>
    <w:basedOn w:val="Navaden"/>
    <w:next w:val="Navaden"/>
    <w:autoRedefine/>
    <w:uiPriority w:val="39"/>
    <w:locked/>
    <w:rsid w:val="00DC57E4"/>
    <w:pPr>
      <w:ind w:left="400"/>
    </w:pPr>
    <w:rPr>
      <w:rFonts w:asciiTheme="minorHAnsi" w:hAnsiTheme="minorHAnsi"/>
      <w:i/>
      <w:iCs/>
    </w:rPr>
  </w:style>
  <w:style w:type="paragraph" w:styleId="Kazalovsebine4">
    <w:name w:val="toc 4"/>
    <w:basedOn w:val="Navaden"/>
    <w:next w:val="Navaden"/>
    <w:autoRedefine/>
    <w:locked/>
    <w:rsid w:val="00DC57E4"/>
    <w:pPr>
      <w:ind w:left="600"/>
    </w:pPr>
    <w:rPr>
      <w:rFonts w:asciiTheme="minorHAnsi" w:hAnsiTheme="minorHAnsi"/>
      <w:sz w:val="18"/>
      <w:szCs w:val="18"/>
    </w:rPr>
  </w:style>
  <w:style w:type="paragraph" w:styleId="Kazalovsebine5">
    <w:name w:val="toc 5"/>
    <w:basedOn w:val="Navaden"/>
    <w:next w:val="Navaden"/>
    <w:autoRedefine/>
    <w:locked/>
    <w:rsid w:val="00DC57E4"/>
    <w:pPr>
      <w:ind w:left="800"/>
    </w:pPr>
    <w:rPr>
      <w:rFonts w:asciiTheme="minorHAnsi" w:hAnsiTheme="minorHAnsi"/>
      <w:sz w:val="18"/>
      <w:szCs w:val="18"/>
    </w:rPr>
  </w:style>
  <w:style w:type="paragraph" w:styleId="Kazalovsebine6">
    <w:name w:val="toc 6"/>
    <w:basedOn w:val="Navaden"/>
    <w:next w:val="Navaden"/>
    <w:autoRedefine/>
    <w:locked/>
    <w:rsid w:val="00DC57E4"/>
    <w:pPr>
      <w:ind w:left="1000"/>
    </w:pPr>
    <w:rPr>
      <w:rFonts w:asciiTheme="minorHAnsi" w:hAnsiTheme="minorHAnsi"/>
      <w:sz w:val="18"/>
      <w:szCs w:val="18"/>
    </w:rPr>
  </w:style>
  <w:style w:type="paragraph" w:styleId="Kazalovsebine7">
    <w:name w:val="toc 7"/>
    <w:basedOn w:val="Navaden"/>
    <w:next w:val="Navaden"/>
    <w:autoRedefine/>
    <w:locked/>
    <w:rsid w:val="00DC57E4"/>
    <w:pPr>
      <w:ind w:left="1200"/>
    </w:pPr>
    <w:rPr>
      <w:rFonts w:asciiTheme="minorHAnsi" w:hAnsiTheme="minorHAnsi"/>
      <w:sz w:val="18"/>
      <w:szCs w:val="18"/>
    </w:rPr>
  </w:style>
  <w:style w:type="paragraph" w:styleId="Kazalovsebine8">
    <w:name w:val="toc 8"/>
    <w:basedOn w:val="Navaden"/>
    <w:next w:val="Navaden"/>
    <w:autoRedefine/>
    <w:locked/>
    <w:rsid w:val="00DC57E4"/>
    <w:pPr>
      <w:ind w:left="1400"/>
    </w:pPr>
    <w:rPr>
      <w:rFonts w:asciiTheme="minorHAnsi" w:hAnsiTheme="minorHAnsi"/>
      <w:sz w:val="18"/>
      <w:szCs w:val="18"/>
    </w:rPr>
  </w:style>
  <w:style w:type="paragraph" w:styleId="Kazalovsebine9">
    <w:name w:val="toc 9"/>
    <w:basedOn w:val="Navaden"/>
    <w:next w:val="Navaden"/>
    <w:autoRedefine/>
    <w:locked/>
    <w:rsid w:val="00DC57E4"/>
    <w:pPr>
      <w:ind w:left="1600"/>
    </w:pPr>
    <w:rPr>
      <w:rFonts w:asciiTheme="minorHAnsi" w:hAnsiTheme="minorHAnsi"/>
      <w:sz w:val="18"/>
      <w:szCs w:val="18"/>
    </w:rPr>
  </w:style>
  <w:style w:type="table" w:styleId="Tabelamrea">
    <w:name w:val="Table Grid"/>
    <w:basedOn w:val="Navadnatabela"/>
    <w:uiPriority w:val="59"/>
    <w:locked/>
    <w:rsid w:val="00BF3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basedOn w:val="Navaden"/>
    <w:rsid w:val="00436C9A"/>
    <w:pPr>
      <w:suppressLineNumbers/>
      <w:suppressAutoHyphens/>
    </w:pPr>
    <w:rPr>
      <w:rFonts w:eastAsia="Times New Roman" w:cs="Tahoma"/>
      <w:lang w:val="en-GB" w:eastAsia="ar-SA"/>
    </w:rPr>
  </w:style>
  <w:style w:type="paragraph" w:customStyle="1" w:styleId="BodyText21">
    <w:name w:val="Body Text 21"/>
    <w:basedOn w:val="Navaden"/>
    <w:rsid w:val="00436C9A"/>
    <w:pPr>
      <w:suppressAutoHyphens/>
      <w:jc w:val="both"/>
    </w:pPr>
    <w:rPr>
      <w:rFonts w:eastAsia="Times New Roman" w:cs="Times New Roman"/>
      <w:b/>
      <w:sz w:val="22"/>
      <w:lang w:eastAsia="ar-SA"/>
    </w:rPr>
  </w:style>
  <w:style w:type="paragraph" w:styleId="Naslov">
    <w:name w:val="Title"/>
    <w:basedOn w:val="Navaden"/>
    <w:link w:val="NaslovZnak"/>
    <w:qFormat/>
    <w:locked/>
    <w:rsid w:val="00436C9A"/>
    <w:pPr>
      <w:tabs>
        <w:tab w:val="left" w:pos="12758"/>
      </w:tabs>
      <w:suppressAutoHyphens/>
      <w:overflowPunct w:val="0"/>
      <w:autoSpaceDE w:val="0"/>
      <w:spacing w:before="120" w:after="240"/>
      <w:jc w:val="center"/>
      <w:textAlignment w:val="baseline"/>
    </w:pPr>
    <w:rPr>
      <w:rFonts w:ascii="Verdana" w:eastAsia="Times New Roman" w:hAnsi="Verdana" w:cs="Times New Roman"/>
      <w:b/>
      <w:color w:val="000000"/>
      <w:sz w:val="28"/>
      <w:lang w:eastAsia="ar-SA"/>
    </w:rPr>
  </w:style>
  <w:style w:type="character" w:customStyle="1" w:styleId="NaslovZnak">
    <w:name w:val="Naslov Znak"/>
    <w:basedOn w:val="Privzetapisavaodstavka"/>
    <w:link w:val="Naslov"/>
    <w:rsid w:val="00436C9A"/>
    <w:rPr>
      <w:rFonts w:ascii="Verdana" w:eastAsia="Times New Roman" w:hAnsi="Verdana"/>
      <w:b/>
      <w:color w:val="000000"/>
      <w:sz w:val="28"/>
      <w:lang w:eastAsia="ar-SA"/>
    </w:rPr>
  </w:style>
  <w:style w:type="paragraph" w:styleId="Telobesedila-zamik">
    <w:name w:val="Body Text Indent"/>
    <w:basedOn w:val="Navaden"/>
    <w:link w:val="Telobesedila-zamikZnak"/>
    <w:rsid w:val="00436C9A"/>
    <w:pPr>
      <w:suppressAutoHyphens/>
      <w:ind w:left="884" w:hanging="884"/>
    </w:pPr>
    <w:rPr>
      <w:rFonts w:ascii="Verdana" w:eastAsia="Times New Roman" w:hAnsi="Verdana"/>
      <w:szCs w:val="22"/>
      <w:lang w:val="en-GB" w:eastAsia="ar-SA"/>
    </w:rPr>
  </w:style>
  <w:style w:type="character" w:customStyle="1" w:styleId="Telobesedila-zamikZnak">
    <w:name w:val="Telo besedila - zamik Znak"/>
    <w:basedOn w:val="Privzetapisavaodstavka"/>
    <w:link w:val="Telobesedila-zamik"/>
    <w:rsid w:val="00436C9A"/>
    <w:rPr>
      <w:rFonts w:ascii="Verdana" w:eastAsia="Times New Roman" w:hAnsi="Verdana" w:cs="Arial"/>
      <w:szCs w:val="22"/>
      <w:lang w:val="en-GB" w:eastAsia="ar-SA"/>
    </w:rPr>
  </w:style>
  <w:style w:type="paragraph" w:customStyle="1" w:styleId="ZnakZnak0">
    <w:name w:val="Znak Znak"/>
    <w:basedOn w:val="Navaden"/>
    <w:rsid w:val="001E69D6"/>
    <w:pPr>
      <w:spacing w:after="160" w:line="240" w:lineRule="exact"/>
    </w:pPr>
    <w:rPr>
      <w:rFonts w:ascii="Tahoma" w:eastAsia="Times New Roman" w:hAnsi="Tahoma" w:cs="Times New Roman"/>
      <w:lang w:val="en-US" w:eastAsia="en-US"/>
    </w:rPr>
  </w:style>
  <w:style w:type="paragraph" w:styleId="Revizija">
    <w:name w:val="Revision"/>
    <w:hidden/>
    <w:uiPriority w:val="99"/>
    <w:semiHidden/>
    <w:rsid w:val="008745F3"/>
    <w:rPr>
      <w:rFonts w:ascii="Arial" w:hAnsi="Arial"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493875">
      <w:bodyDiv w:val="1"/>
      <w:marLeft w:val="0"/>
      <w:marRight w:val="0"/>
      <w:marTop w:val="0"/>
      <w:marBottom w:val="0"/>
      <w:divBdr>
        <w:top w:val="none" w:sz="0" w:space="0" w:color="auto"/>
        <w:left w:val="none" w:sz="0" w:space="0" w:color="auto"/>
        <w:bottom w:val="none" w:sz="0" w:space="0" w:color="auto"/>
        <w:right w:val="none" w:sz="0" w:space="0" w:color="auto"/>
      </w:divBdr>
    </w:div>
    <w:div w:id="747000506">
      <w:bodyDiv w:val="1"/>
      <w:marLeft w:val="0"/>
      <w:marRight w:val="0"/>
      <w:marTop w:val="0"/>
      <w:marBottom w:val="0"/>
      <w:divBdr>
        <w:top w:val="none" w:sz="0" w:space="0" w:color="auto"/>
        <w:left w:val="none" w:sz="0" w:space="0" w:color="auto"/>
        <w:bottom w:val="none" w:sz="0" w:space="0" w:color="auto"/>
        <w:right w:val="none" w:sz="0" w:space="0" w:color="auto"/>
      </w:divBdr>
    </w:div>
    <w:div w:id="177308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arocanje.si/_ESPD/"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eader" Target="header2.xml"/><Relationship Id="rId22"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retnik\Documents\Officeove%20predloge%20po%20meri\IRSOP.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CDDEC057A6B454CB264AA328F3AC554"/>
        <w:category>
          <w:name w:val="Splošno"/>
          <w:gallery w:val="placeholder"/>
        </w:category>
        <w:types>
          <w:type w:val="bbPlcHdr"/>
        </w:types>
        <w:behaviors>
          <w:behavior w:val="content"/>
        </w:behaviors>
        <w:guid w:val="{81B2F5C8-1A44-42E0-AF22-FEA2A0FCA5CF}"/>
      </w:docPartPr>
      <w:docPartBody>
        <w:p w:rsidR="006065C9" w:rsidRDefault="001B13B5" w:rsidP="001B13B5">
          <w:pPr>
            <w:pStyle w:val="0CDDEC057A6B454CB264AA328F3AC554"/>
          </w:pPr>
          <w:r w:rsidRPr="007F454C">
            <w:rPr>
              <w:rStyle w:val="Besedilooznabemesta"/>
            </w:rPr>
            <w:t>Kliknite tukaj, če želite vnesti datum.</w:t>
          </w:r>
        </w:p>
      </w:docPartBody>
    </w:docPart>
    <w:docPart>
      <w:docPartPr>
        <w:name w:val="53E16FF57E1C456D94ECF94C066442DC"/>
        <w:category>
          <w:name w:val="Splošno"/>
          <w:gallery w:val="placeholder"/>
        </w:category>
        <w:types>
          <w:type w:val="bbPlcHdr"/>
        </w:types>
        <w:behaviors>
          <w:behavior w:val="content"/>
        </w:behaviors>
        <w:guid w:val="{B1D44372-56CF-4988-BB9B-0BB4F8CEA74B}"/>
      </w:docPartPr>
      <w:docPartBody>
        <w:p w:rsidR="006065C9" w:rsidRDefault="001B13B5" w:rsidP="001B13B5">
          <w:pPr>
            <w:pStyle w:val="53E16FF57E1C456D94ECF94C066442DC"/>
          </w:pPr>
          <w:r w:rsidRPr="007F454C">
            <w:rPr>
              <w:rStyle w:val="Besedilooznabemesta"/>
            </w:rPr>
            <w:t>Kliknite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Republika">
    <w:altName w:val="Arial Narrow"/>
    <w:panose1 w:val="00000000000000000000"/>
    <w:charset w:val="EE"/>
    <w:family w:val="auto"/>
    <w:notTrueType/>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13B5"/>
    <w:rsid w:val="001B13B5"/>
    <w:rsid w:val="0024507D"/>
    <w:rsid w:val="002855B9"/>
    <w:rsid w:val="004118BE"/>
    <w:rsid w:val="004831A5"/>
    <w:rsid w:val="005F0DB6"/>
    <w:rsid w:val="006065C9"/>
    <w:rsid w:val="00687644"/>
    <w:rsid w:val="00712F0A"/>
    <w:rsid w:val="007258CB"/>
    <w:rsid w:val="007354B5"/>
    <w:rsid w:val="008110CC"/>
    <w:rsid w:val="0085627E"/>
    <w:rsid w:val="009F1644"/>
    <w:rsid w:val="00A07A0B"/>
    <w:rsid w:val="00B924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B13B5"/>
    <w:rPr>
      <w:color w:val="808080"/>
    </w:rPr>
  </w:style>
  <w:style w:type="paragraph" w:customStyle="1" w:styleId="0CDDEC057A6B454CB264AA328F3AC554">
    <w:name w:val="0CDDEC057A6B454CB264AA328F3AC554"/>
    <w:rsid w:val="001B13B5"/>
  </w:style>
  <w:style w:type="paragraph" w:customStyle="1" w:styleId="53E16FF57E1C456D94ECF94C066442DC">
    <w:name w:val="53E16FF57E1C456D94ECF94C066442DC"/>
    <w:rsid w:val="001B1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6B2EAEC-F205-4735-87D6-D51E2E9F7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IRSOP.dotx</Template>
  <TotalTime>9</TotalTime>
  <Pages>36</Pages>
  <Words>10528</Words>
  <Characters>66116</Characters>
  <Application>Microsoft Office Word</Application>
  <DocSecurity>0</DocSecurity>
  <Lines>550</Lines>
  <Paragraphs>152</Paragraphs>
  <ScaleCrop>false</ScaleCrop>
  <HeadingPairs>
    <vt:vector size="2" baseType="variant">
      <vt:variant>
        <vt:lpstr>Naslov</vt:lpstr>
      </vt:variant>
      <vt:variant>
        <vt:i4>1</vt:i4>
      </vt:variant>
    </vt:vector>
  </HeadingPairs>
  <TitlesOfParts>
    <vt:vector size="1" baseType="lpstr">
      <vt:lpstr/>
    </vt:vector>
  </TitlesOfParts>
  <Company>FURS</Company>
  <LinksUpToDate>false</LinksUpToDate>
  <CharactersWithSpaces>76492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Wiki</dc:creator>
  <cp:keywords/>
  <dc:description/>
  <cp:lastModifiedBy>Metka Čretnik</cp:lastModifiedBy>
  <cp:revision>4</cp:revision>
  <cp:lastPrinted>2017-04-25T10:56:00Z</cp:lastPrinted>
  <dcterms:created xsi:type="dcterms:W3CDTF">2018-01-04T09:43:00Z</dcterms:created>
  <dcterms:modified xsi:type="dcterms:W3CDTF">2018-01-04T10:40:00Z</dcterms:modified>
</cp:coreProperties>
</file>